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tbl>
      <w:tblPr>
        <w:tblW w:w="9228" w:type="dxa"/>
        <w:tblCellMar>
          <w:left w:w="70" w:type="dxa"/>
          <w:right w:w="70" w:type="dxa"/>
        </w:tblCellMar>
        <w:tblLook w:val="00A0"/>
      </w:tblPr>
      <w:tblGrid>
        <w:gridCol w:w="4076"/>
        <w:gridCol w:w="542"/>
        <w:gridCol w:w="4616"/>
      </w:tblGrid>
      <w:tr w:rsidR="00BF04E5" w:rsidRPr="00343041" w:rsidTr="00D03E84">
        <w:trPr>
          <w:trHeight w:val="46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  <w:t xml:space="preserve">PRILOGA </w:t>
            </w:r>
            <w:smartTag w:uri="urn:schemas-microsoft-com:office:smarttags" w:element="metricconverter">
              <w:smartTagPr>
                <w:attr w:name="ProductID" w:val="1C"/>
              </w:smartTagPr>
              <w:r w:rsidRPr="006375B0">
                <w:rPr>
                  <w:rFonts w:ascii="Arial Narrow" w:hAnsi="Arial Narrow" w:cs="Calibri"/>
                  <w:b/>
                  <w:bCs/>
                  <w:color w:val="000000"/>
                  <w:sz w:val="24"/>
                  <w:szCs w:val="24"/>
                  <w:lang w:eastAsia="sl-SI"/>
                </w:rPr>
                <w:t>1C</w:t>
              </w:r>
            </w:smartTag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BF04E5" w:rsidRPr="00343041" w:rsidTr="00D03E84">
        <w:trPr>
          <w:trHeight w:val="169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>NASLOVNA STRAN NAČRTA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BF04E5" w:rsidRPr="00343041" w:rsidTr="00D03E84">
        <w:trPr>
          <w:trHeight w:val="480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  <w:t>3 Načrt s po</w:t>
            </w:r>
            <w:r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  <w:t>d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  <w:t xml:space="preserve">ročja elektrotehnike 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GRADNJI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naziv gradnje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343041" w:rsidRDefault="00BF04E5" w:rsidP="002A0F8F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343041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Energetska sanacija Volkmerjevega doma kulture Destrnik</w:t>
            </w:r>
          </w:p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BF04E5" w:rsidRPr="00343041" w:rsidTr="00D03E84">
        <w:trPr>
          <w:trHeight w:val="615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kratek opis gradnje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343041" w:rsidRDefault="00BF04E5" w:rsidP="00A24B3E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343041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Obstoječ objekt se enegetsko sanira. Zamenja se stavbno pohištvo, obnovi se zunanji ovoj, del strojnih in elektro inštalacij ter izvede vgradnja sončne elektrarne. 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VRSTE GRADNJE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04E5" w:rsidRPr="006375B0" w:rsidRDefault="00BF04E5" w:rsidP="00D03E84">
            <w:pPr>
              <w:rPr>
                <w:rFonts w:cs="Calibri"/>
                <w:color w:val="000000"/>
                <w:lang w:eastAsia="sl-SI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02"/>
            </w:tblGrid>
            <w:tr w:rsidR="00BF04E5" w:rsidRPr="00343041" w:rsidTr="00D03E84">
              <w:trPr>
                <w:trHeight w:val="288"/>
                <w:tblCellSpacing w:w="0" w:type="dxa"/>
              </w:trPr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F04E5" w:rsidRPr="006375B0" w:rsidRDefault="00BF04E5" w:rsidP="00D03E84">
                  <w:pPr>
                    <w:rPr>
                      <w:rFonts w:ascii="Arial Narrow" w:hAnsi="Arial Narrow" w:cs="Calibri"/>
                      <w:b/>
                      <w:bCs/>
                      <w:color w:val="FFFFFF"/>
                      <w:sz w:val="18"/>
                      <w:szCs w:val="18"/>
                      <w:lang w:eastAsia="sl-SI"/>
                    </w:rPr>
                  </w:pPr>
                  <w:r>
                    <w:rPr>
                      <w:noProof/>
                      <w:lang w:eastAsia="sl-SI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Slika 5" o:spid="_x0000_s1036" type="#_x0000_t75" style="position:absolute;margin-left:4pt;margin-top:-6.75pt;width:17.4pt;height:11.4pt;z-index:251656192;visibility:visible">
                        <v:imagedata r:id="rId7" o:title=""/>
                      </v:shape>
                    </w:pict>
                  </w:r>
                  <w:r w:rsidRPr="006375B0">
                    <w:rPr>
                      <w:rFonts w:ascii="Arial Narrow" w:hAnsi="Arial Narrow" w:cs="Calibri"/>
                      <w:b/>
                      <w:bCs/>
                      <w:color w:val="FFFFFF"/>
                      <w:sz w:val="18"/>
                      <w:szCs w:val="18"/>
                      <w:lang w:eastAsia="sl-SI"/>
                    </w:rPr>
                    <w:t>TRUE</w:t>
                  </w:r>
                </w:p>
              </w:tc>
            </w:tr>
          </w:tbl>
          <w:p w:rsidR="00BF04E5" w:rsidRPr="006375B0" w:rsidRDefault="00BF04E5" w:rsidP="00D03E84">
            <w:pPr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NOVOGRADNJA - NOVOZGRAJEN OBJEKT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i/>
                <w:iCs/>
                <w:color w:val="80808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i/>
                <w:iCs/>
                <w:color w:val="808080"/>
                <w:sz w:val="18"/>
                <w:szCs w:val="18"/>
                <w:lang w:eastAsia="sl-SI"/>
              </w:rPr>
              <w:t>označiti vse ustrezne vrste gradnje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>
              <w:rPr>
                <w:noProof/>
                <w:lang w:eastAsia="sl-SI"/>
              </w:rPr>
              <w:pict>
                <v:shape id="Slika 6" o:spid="_x0000_s1037" type="#_x0000_t75" style="position:absolute;margin-left:3.4pt;margin-top:.5pt;width:17.4pt;height:11.4pt;z-index:251655168;visibility:visible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NOVOGRADNJA - PRIZIDAVA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>
              <w:rPr>
                <w:noProof/>
                <w:lang w:eastAsia="sl-SI"/>
              </w:rPr>
              <w:pict>
                <v:shape id="Slika 2" o:spid="_x0000_s1038" type="#_x0000_t75" style="position:absolute;margin-left:3.4pt;margin-top:.25pt;width:17.4pt;height:11.4pt;z-index:251658240;visibility:visible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REKONSTRUKCIJA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>
              <w:rPr>
                <w:noProof/>
                <w:lang w:eastAsia="sl-SI"/>
              </w:rPr>
              <w:pict>
                <v:shape id="_x0000_s1039" type="#_x0000_t75" style="position:absolute;margin-left:3.6pt;margin-top:2.05pt;width:17.4pt;height:11.4pt;z-index:251660288;visibility:visible;mso-position-horizontal-relative:text;mso-position-vertical-relative:text">
                  <v:imagedata r:id="rId7" o:title=""/>
                </v:shape>
              </w:pict>
            </w:r>
            <w:r>
              <w:rPr>
                <w:noProof/>
                <w:lang w:eastAsia="sl-SI"/>
              </w:rPr>
              <w:pict>
                <v:shape id="Slika 3" o:spid="_x0000_s1040" type="#_x0000_t75" style="position:absolute;margin-left:3.6pt;margin-top:16.8pt;width:17.4pt;height:11.4pt;z-index:251657216;visibility:visible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SPREMEMBA NAMEMBNOSTI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ODSTRANITEV CELOTNEGA OBJEKTA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>
              <w:rPr>
                <w:noProof/>
                <w:lang w:eastAsia="sl-SI"/>
              </w:rPr>
              <w:pict>
                <v:shape id="Slika 7" o:spid="_x0000_s1041" type="#_x0000_t75" style="position:absolute;margin-left:4.8pt;margin-top:1.95pt;width:17.4pt;height:11.4pt;z-index:251654144;visibility:visible;mso-position-horizontal-relative:text;mso-position-vertical-relative:text">
                  <v:imagedata r:id="rId8" o:title=""/>
                </v:shape>
              </w:pic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VZDRŽEVALNA DELA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>
              <w:rPr>
                <w:noProof/>
                <w:lang w:eastAsia="sl-SI"/>
              </w:rPr>
              <w:pict>
                <v:shape id="Slika 1" o:spid="_x0000_s1042" type="#_x0000_t75" style="position:absolute;margin-left:3.6pt;margin-top:2.4pt;width:17.4pt;height:11.4pt;z-index:251659264;visibility:visible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MANJŠA REKONSTRUKCIJA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PROJEKTNI DOKUMENTACIJI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vrsta dokumentacije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87D2F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PZI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687D2F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-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687D2F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Projektna dokumentacija za izvedbo gradnje 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številka projekta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2509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NAČRTU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strokovno področje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3 - NAČRT S PODROČJA ELEKTROTEHNIKE 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naziv načrta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sz w:val="18"/>
                <w:szCs w:val="18"/>
                <w:lang w:eastAsia="sl-SI"/>
              </w:rPr>
              <w:t>NAČRT ELEKTROINSTALACIJ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številka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2509/3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datum izdelave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oktober 2025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datum spremembe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288"/>
        </w:trPr>
        <w:tc>
          <w:tcPr>
            <w:tcW w:w="9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PROJEKTANTU NAČRTA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projektant načrta (naziv družbe)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BP BIRO 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 s.p.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naslov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SPODNJE JABLANE 7, 2326 CIRKOVCE 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odgovorna oseba projektanta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POTOČNIK, inž.el.</w:t>
            </w:r>
          </w:p>
        </w:tc>
      </w:tr>
      <w:tr w:rsidR="00BF04E5" w:rsidRPr="00343041" w:rsidTr="00D03E84">
        <w:trPr>
          <w:trHeight w:val="1137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 xml:space="preserve">podpis odgovorne osebe </w:t>
            </w: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br/>
              <w:t>projektanta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 w:rsidRPr="00343041">
              <w:rPr>
                <w:rFonts w:ascii="Arial Narrow" w:hAnsi="Arial Narrow" w:cs="Calibri"/>
                <w:b/>
                <w:noProof/>
                <w:color w:val="000000"/>
                <w:sz w:val="18"/>
                <w:szCs w:val="18"/>
                <w:lang w:eastAsia="sl-SI"/>
              </w:rPr>
              <w:pict>
                <v:shape id="Slika 701902792" o:spid="_x0000_i1025" type="#_x0000_t75" style="width:123.75pt;height:57pt;visibility:visible">
                  <v:imagedata r:id="rId9" o:title=""/>
                </v:shape>
              </w:pict>
            </w:r>
          </w:p>
        </w:tc>
      </w:tr>
      <w:tr w:rsidR="00BF04E5" w:rsidRPr="00343041" w:rsidTr="00D03E84">
        <w:trPr>
          <w:trHeight w:val="288"/>
        </w:trPr>
        <w:tc>
          <w:tcPr>
            <w:tcW w:w="9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IZDELOVALCU NAČRTA</w:t>
            </w:r>
          </w:p>
        </w:tc>
      </w:tr>
      <w:tr w:rsidR="00BF04E5" w:rsidRPr="00343041" w:rsidTr="00D03E84">
        <w:trPr>
          <w:trHeight w:val="288"/>
        </w:trPr>
        <w:tc>
          <w:tcPr>
            <w:tcW w:w="4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ime in priimek pooblaščenega arhitekta, pooblaščenega inženirja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POTOČNIK, inž.el.</w:t>
            </w:r>
          </w:p>
        </w:tc>
      </w:tr>
      <w:tr w:rsidR="00BF04E5" w:rsidRPr="00343041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identifikacijska številka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IZS E-0356 </w:t>
            </w:r>
          </w:p>
        </w:tc>
      </w:tr>
      <w:tr w:rsidR="00BF04E5" w:rsidRPr="00343041" w:rsidTr="00D03E84">
        <w:trPr>
          <w:trHeight w:val="1137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podpis pooblaščenega arhitekta, pooblaščenega inženirja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 w:rsidRPr="00343041">
              <w:rPr>
                <w:rFonts w:ascii="Arial Narrow" w:hAnsi="Arial Narrow" w:cs="Calibri"/>
                <w:b/>
                <w:noProof/>
                <w:color w:val="000000"/>
                <w:sz w:val="18"/>
                <w:szCs w:val="18"/>
                <w:lang w:eastAsia="sl-SI"/>
              </w:rPr>
              <w:pict>
                <v:shape id="Slika 1994126882" o:spid="_x0000_i1026" type="#_x0000_t75" style="width:127.5pt;height:60pt;visibility:visible">
                  <v:imagedata r:id="rId10" o:title=""/>
                </v:shape>
              </w:pict>
            </w:r>
          </w:p>
        </w:tc>
      </w:tr>
    </w:tbl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tbl>
      <w:tblPr>
        <w:tblW w:w="9112" w:type="dxa"/>
        <w:tblCellMar>
          <w:left w:w="70" w:type="dxa"/>
          <w:right w:w="70" w:type="dxa"/>
        </w:tblCellMar>
        <w:tblLook w:val="00A0"/>
      </w:tblPr>
      <w:tblGrid>
        <w:gridCol w:w="4556"/>
        <w:gridCol w:w="4556"/>
      </w:tblGrid>
      <w:tr w:rsidR="00BF04E5" w:rsidRPr="00343041" w:rsidTr="00D03E84">
        <w:trPr>
          <w:trHeight w:val="468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  <w:t xml:space="preserve">PRILOGA </w:t>
            </w:r>
            <w:smartTag w:uri="urn:schemas-microsoft-com:office:smarttags" w:element="metricconverter">
              <w:smartTagPr>
                <w:attr w:name="ProductID" w:val="2C"/>
              </w:smartTagPr>
              <w:r w:rsidRPr="006375B0">
                <w:rPr>
                  <w:rFonts w:ascii="Arial Narrow" w:hAnsi="Arial Narrow" w:cs="Calibri"/>
                  <w:b/>
                  <w:bCs/>
                  <w:color w:val="000000"/>
                  <w:sz w:val="24"/>
                  <w:szCs w:val="24"/>
                  <w:lang w:eastAsia="sl-SI"/>
                </w:rPr>
                <w:t>2C</w:t>
              </w:r>
            </w:smartTag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</w:tc>
      </w:tr>
      <w:tr w:rsidR="00BF04E5" w:rsidRPr="00343041" w:rsidTr="00D03E84">
        <w:trPr>
          <w:trHeight w:val="1698"/>
        </w:trPr>
        <w:tc>
          <w:tcPr>
            <w:tcW w:w="9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 xml:space="preserve">IZJAVA PROJEKTANTA NAČRTA 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br/>
              <w:t>IN POOBLAŠČENEGA ST</w:t>
            </w:r>
            <w:r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>R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 xml:space="preserve">OKOVNJAKA, 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br/>
              <w:t>KI JE IZDELAL NAČRT V PZI IN PID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lang w:eastAsia="sl-SI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288"/>
        </w:trPr>
        <w:tc>
          <w:tcPr>
            <w:tcW w:w="9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PROJEKTANT NAČRTA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projektant načrta (naziv družbe)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BP BIRO 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 s.p.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naslov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SPODNJE JABLANE 7, 2326 CIRKOVCE 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odgovorna oseba projektanta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POTOČNIK, inž.el.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288"/>
        </w:trPr>
        <w:tc>
          <w:tcPr>
            <w:tcW w:w="9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IN POOBLAŠČENI STROKOVNJAK, KI JE IZDELAL NAČRT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pooblaščeni strokovnjak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POTOČNIK, inž.el.</w:t>
            </w:r>
          </w:p>
        </w:tc>
      </w:tr>
      <w:tr w:rsidR="00BF04E5" w:rsidRPr="00343041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IZJAVLJAVA: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BF04E5" w:rsidRPr="00343041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04E5" w:rsidRPr="006375B0" w:rsidRDefault="00BF04E5" w:rsidP="00D03E84">
            <w:pPr>
              <w:ind w:firstLineChars="100" w:firstLine="20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da načrt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BF04E5" w:rsidRPr="00343041" w:rsidTr="00D03E84">
        <w:trPr>
          <w:trHeight w:val="300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vrsta dokumentacije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P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ZI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- Projektna dokumentacija 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za izvedbo gradnje</w:t>
            </w: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strokovno področje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3 - NAČRT S PODROČJA ELEKTROTEHNIKE 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naziv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sz w:val="18"/>
                <w:szCs w:val="18"/>
                <w:lang w:eastAsia="sl-SI"/>
              </w:rPr>
              <w:t>NAČRT ELEKTROINSTALACIJ</w:t>
            </w:r>
            <w:r w:rsidRPr="006375B0">
              <w:rPr>
                <w:rFonts w:ascii="Arial Narrow" w:hAnsi="Arial Narrow" w:cs="Calibri"/>
                <w:b/>
                <w:bCs/>
                <w:sz w:val="18"/>
                <w:szCs w:val="18"/>
                <w:lang w:eastAsia="sl-SI"/>
              </w:rPr>
              <w:t xml:space="preserve"> 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številka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2509/3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datum izdelave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oktober 2025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BF04E5" w:rsidRPr="00343041" w:rsidTr="00D03E84">
        <w:trPr>
          <w:trHeight w:val="264"/>
        </w:trPr>
        <w:tc>
          <w:tcPr>
            <w:tcW w:w="9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upošteva relevantne predpise in druge normativne dokumente ter da so upoštevane ustrezne bistvene in druge zahteve.</w:t>
            </w:r>
          </w:p>
        </w:tc>
      </w:tr>
      <w:tr w:rsidR="00BF04E5" w:rsidRPr="00343041" w:rsidTr="00D03E84">
        <w:trPr>
          <w:trHeight w:val="264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4E5" w:rsidRPr="006375B0" w:rsidRDefault="00BF04E5" w:rsidP="00D03E84">
            <w:pPr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BF04E5" w:rsidRPr="00343041" w:rsidTr="00D03E84">
        <w:trPr>
          <w:trHeight w:val="330"/>
        </w:trPr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pooblaščeni strokovnjak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POTOČNIK, inž.el.</w:t>
            </w:r>
          </w:p>
        </w:tc>
      </w:tr>
      <w:tr w:rsidR="00BF04E5" w:rsidRPr="00343041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identifikacijska številka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IZS E-0356 </w:t>
            </w:r>
          </w:p>
        </w:tc>
      </w:tr>
      <w:tr w:rsidR="00BF04E5" w:rsidRPr="00343041" w:rsidTr="00D03E84">
        <w:trPr>
          <w:trHeight w:val="1137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podpis pooblaščenega strokovnjaka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 w:rsidRPr="00343041">
              <w:rPr>
                <w:rFonts w:ascii="Arial Narrow" w:hAnsi="Arial Narrow" w:cs="Calibri"/>
                <w:b/>
                <w:noProof/>
                <w:color w:val="000000"/>
                <w:sz w:val="18"/>
                <w:szCs w:val="18"/>
                <w:lang w:eastAsia="sl-SI"/>
              </w:rPr>
              <w:pict>
                <v:shape id="Slika 1047957787" o:spid="_x0000_i1027" type="#_x0000_t75" style="width:127.5pt;height:60pt;visibility:visible">
                  <v:imagedata r:id="rId10" o:title=""/>
                </v:shape>
              </w:pict>
            </w:r>
          </w:p>
        </w:tc>
      </w:tr>
      <w:tr w:rsidR="00BF04E5" w:rsidRPr="00343041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odgovorna oseba projektanta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POTOČNIK, inž.el.</w:t>
            </w:r>
          </w:p>
        </w:tc>
      </w:tr>
      <w:tr w:rsidR="00BF04E5" w:rsidRPr="00343041" w:rsidTr="00D03E84">
        <w:trPr>
          <w:trHeight w:val="1137"/>
        </w:trPr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04E5" w:rsidRPr="006375B0" w:rsidRDefault="00BF04E5" w:rsidP="00D03E84">
            <w:pPr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color w:val="000000"/>
                <w:sz w:val="18"/>
                <w:szCs w:val="18"/>
                <w:lang w:eastAsia="sl-SI"/>
              </w:rPr>
              <w:t>podpis odgovorne osebe projektanta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F04E5" w:rsidRPr="006375B0" w:rsidRDefault="00BF04E5" w:rsidP="00D03E84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 w:rsidRPr="00343041">
              <w:rPr>
                <w:rFonts w:ascii="Arial Narrow" w:hAnsi="Arial Narrow" w:cs="Calibri"/>
                <w:b/>
                <w:noProof/>
                <w:color w:val="000000"/>
                <w:sz w:val="18"/>
                <w:szCs w:val="18"/>
                <w:lang w:eastAsia="sl-SI"/>
              </w:rPr>
              <w:pict>
                <v:shape id="Slika 441256109" o:spid="_x0000_i1028" type="#_x0000_t75" style="width:123.75pt;height:57pt;visibility:visible">
                  <v:imagedata r:id="rId9" o:title=""/>
                </v:shape>
              </w:pict>
            </w:r>
          </w:p>
        </w:tc>
      </w:tr>
    </w:tbl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C57FC5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</w:p>
    <w:p w:rsidR="00BF04E5" w:rsidRDefault="00BF04E5" w:rsidP="00EE4A76">
      <w:pPr>
        <w:suppressAutoHyphens/>
        <w:ind w:left="7788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 </w:t>
      </w:r>
    </w:p>
    <w:tbl>
      <w:tblPr>
        <w:tblW w:w="9322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8363"/>
      </w:tblGrid>
      <w:tr w:rsidR="00BF04E5" w:rsidRPr="00343041" w:rsidTr="00C57FC5">
        <w:tc>
          <w:tcPr>
            <w:tcW w:w="959" w:type="dxa"/>
          </w:tcPr>
          <w:p w:rsidR="00BF04E5" w:rsidRPr="00010DBF" w:rsidRDefault="00BF04E5" w:rsidP="00010DBF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BF04E5" w:rsidRPr="00010DBF" w:rsidRDefault="00BF04E5" w:rsidP="00010DBF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</w:t>
            </w:r>
            <w:r w:rsidRPr="00010DBF">
              <w:rPr>
                <w:rFonts w:ascii="Times New Roman" w:hAnsi="Times New Roman"/>
                <w:b/>
                <w:lang w:eastAsia="ar-SA"/>
              </w:rPr>
              <w:t>.2</w:t>
            </w:r>
          </w:p>
          <w:p w:rsidR="00BF04E5" w:rsidRPr="00010DBF" w:rsidRDefault="00BF04E5" w:rsidP="00010DBF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8363" w:type="dxa"/>
          </w:tcPr>
          <w:p w:rsidR="00BF04E5" w:rsidRPr="00010DBF" w:rsidRDefault="00BF04E5" w:rsidP="00010DBF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BF04E5" w:rsidRPr="00010DBF" w:rsidRDefault="00BF04E5" w:rsidP="00010DBF">
            <w:pPr>
              <w:suppressAutoHyphens/>
              <w:rPr>
                <w:rFonts w:ascii="Times New Roman" w:hAnsi="Times New Roman"/>
                <w:b/>
                <w:lang w:eastAsia="ar-SA"/>
              </w:rPr>
            </w:pPr>
            <w:r w:rsidRPr="00010DB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KAZALO VSEBINE NAČRTA</w:t>
            </w:r>
            <w:r w:rsidRPr="00010DBF">
              <w:rPr>
                <w:rFonts w:ascii="Times New Roman" w:hAnsi="Times New Roman"/>
                <w:b/>
                <w:lang w:eastAsia="ar-SA"/>
              </w:rPr>
              <w:t xml:space="preserve"> </w:t>
            </w:r>
          </w:p>
          <w:p w:rsidR="00BF04E5" w:rsidRPr="00010DBF" w:rsidRDefault="00BF04E5" w:rsidP="00010DBF">
            <w:pPr>
              <w:suppressAutoHyphens/>
              <w:rPr>
                <w:rFonts w:ascii="Times New Roman" w:hAnsi="Times New Roman"/>
                <w:b/>
                <w:lang w:eastAsia="ar-SA"/>
              </w:rPr>
            </w:pPr>
          </w:p>
        </w:tc>
      </w:tr>
    </w:tbl>
    <w:p w:rsidR="00BF04E5" w:rsidRPr="00010DBF" w:rsidRDefault="00BF04E5" w:rsidP="00010DBF">
      <w:pPr>
        <w:suppressAutoHyphens/>
        <w:rPr>
          <w:rFonts w:ascii="Times New Roman" w:hAnsi="Times New Roman"/>
          <w:sz w:val="24"/>
          <w:szCs w:val="24"/>
          <w:lang w:val="de-DE" w:eastAsia="ar-S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8369"/>
      </w:tblGrid>
      <w:tr w:rsidR="00BF04E5" w:rsidRPr="00343041" w:rsidTr="00A33CA7">
        <w:tc>
          <w:tcPr>
            <w:tcW w:w="845" w:type="dxa"/>
          </w:tcPr>
          <w:p w:rsidR="00BF04E5" w:rsidRPr="00010DBF" w:rsidRDefault="00BF04E5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hAnsi="Times New Roman"/>
                <w:sz w:val="24"/>
                <w:szCs w:val="24"/>
                <w:lang w:val="de-DE" w:eastAsia="sl-SI"/>
              </w:rPr>
            </w:pPr>
            <w:r>
              <w:rPr>
                <w:rFonts w:ascii="Times New Roman" w:hAnsi="Times New Roman"/>
                <w:sz w:val="24"/>
                <w:szCs w:val="24"/>
                <w:lang w:val="de-DE" w:eastAsia="sl-SI"/>
              </w:rPr>
              <w:t>3</w:t>
            </w:r>
            <w:r w:rsidRPr="00010DBF">
              <w:rPr>
                <w:rFonts w:ascii="Times New Roman" w:hAnsi="Times New Roman"/>
                <w:sz w:val="24"/>
                <w:szCs w:val="24"/>
                <w:lang w:val="de-DE" w:eastAsia="sl-SI"/>
              </w:rPr>
              <w:t>.1</w:t>
            </w:r>
          </w:p>
        </w:tc>
        <w:tc>
          <w:tcPr>
            <w:tcW w:w="8369" w:type="dxa"/>
          </w:tcPr>
          <w:p w:rsidR="00BF04E5" w:rsidRPr="00010DBF" w:rsidRDefault="00BF04E5" w:rsidP="00010DB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hAnsi="Times New Roman"/>
                <w:sz w:val="24"/>
                <w:szCs w:val="24"/>
                <w:lang w:eastAsia="sl-SI"/>
              </w:rPr>
              <w:t xml:space="preserve">Naslovna stran </w:t>
            </w:r>
          </w:p>
          <w:p w:rsidR="00BF04E5" w:rsidRPr="00010DBF" w:rsidRDefault="00BF04E5" w:rsidP="00010DBF">
            <w:pPr>
              <w:widowControl w:val="0"/>
              <w:autoSpaceDE w:val="0"/>
              <w:autoSpaceDN w:val="0"/>
              <w:ind w:right="36"/>
              <w:jc w:val="right"/>
              <w:rPr>
                <w:rFonts w:ascii="Times New Roman" w:hAnsi="Times New Roman"/>
                <w:sz w:val="12"/>
                <w:szCs w:val="12"/>
                <w:lang w:eastAsia="sl-SI"/>
              </w:rPr>
            </w:pPr>
          </w:p>
        </w:tc>
      </w:tr>
      <w:tr w:rsidR="00BF04E5" w:rsidRPr="00343041" w:rsidTr="00A33CA7">
        <w:tc>
          <w:tcPr>
            <w:tcW w:w="845" w:type="dxa"/>
          </w:tcPr>
          <w:p w:rsidR="00BF04E5" w:rsidRPr="00010DBF" w:rsidRDefault="00BF04E5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hAnsi="Times New Roman"/>
                <w:sz w:val="24"/>
                <w:szCs w:val="24"/>
                <w:lang w:val="de-DE" w:eastAsia="sl-SI"/>
              </w:rPr>
            </w:pPr>
            <w:r>
              <w:rPr>
                <w:rFonts w:ascii="Times New Roman" w:hAnsi="Times New Roman"/>
                <w:sz w:val="24"/>
                <w:szCs w:val="24"/>
                <w:lang w:val="de-DE" w:eastAsia="sl-SI"/>
              </w:rPr>
              <w:t>3</w:t>
            </w:r>
            <w:r w:rsidRPr="00010DBF">
              <w:rPr>
                <w:rFonts w:ascii="Times New Roman" w:hAnsi="Times New Roman"/>
                <w:sz w:val="24"/>
                <w:szCs w:val="24"/>
                <w:lang w:val="de-DE" w:eastAsia="sl-SI"/>
              </w:rPr>
              <w:t>.2</w:t>
            </w:r>
          </w:p>
        </w:tc>
        <w:tc>
          <w:tcPr>
            <w:tcW w:w="8369" w:type="dxa"/>
          </w:tcPr>
          <w:p w:rsidR="00BF04E5" w:rsidRPr="00010DBF" w:rsidRDefault="00BF04E5" w:rsidP="00010DBF">
            <w:pPr>
              <w:widowControl w:val="0"/>
              <w:autoSpaceDE w:val="0"/>
              <w:autoSpaceDN w:val="0"/>
              <w:spacing w:after="180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hAnsi="Times New Roman"/>
                <w:sz w:val="24"/>
                <w:szCs w:val="24"/>
                <w:lang w:eastAsia="sl-SI"/>
              </w:rPr>
              <w:t xml:space="preserve">Kazalo vsebine načrta </w:t>
            </w:r>
          </w:p>
        </w:tc>
      </w:tr>
      <w:tr w:rsidR="00BF04E5" w:rsidRPr="00343041" w:rsidTr="00A33CA7">
        <w:tc>
          <w:tcPr>
            <w:tcW w:w="845" w:type="dxa"/>
          </w:tcPr>
          <w:p w:rsidR="00BF04E5" w:rsidRPr="00010DBF" w:rsidRDefault="00BF04E5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sz w:val="24"/>
                <w:szCs w:val="24"/>
                <w:lang w:eastAsia="sl-SI"/>
              </w:rPr>
              <w:t>3</w:t>
            </w:r>
            <w:r w:rsidRPr="00010DBF">
              <w:rPr>
                <w:rFonts w:ascii="Times New Roman" w:hAnsi="Times New Roman"/>
                <w:sz w:val="24"/>
                <w:szCs w:val="24"/>
                <w:lang w:eastAsia="sl-SI"/>
              </w:rPr>
              <w:t>.3</w:t>
            </w:r>
          </w:p>
        </w:tc>
        <w:tc>
          <w:tcPr>
            <w:tcW w:w="8369" w:type="dxa"/>
          </w:tcPr>
          <w:p w:rsidR="00BF04E5" w:rsidRPr="00010DBF" w:rsidRDefault="00BF04E5" w:rsidP="00010DB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hAnsi="Times New Roman"/>
                <w:sz w:val="24"/>
                <w:szCs w:val="24"/>
                <w:lang w:eastAsia="sl-SI"/>
              </w:rPr>
              <w:t>Tehnično poročilo</w:t>
            </w:r>
          </w:p>
          <w:p w:rsidR="00BF04E5" w:rsidRPr="00010DBF" w:rsidRDefault="00BF04E5" w:rsidP="00010DBF">
            <w:pPr>
              <w:widowControl w:val="0"/>
              <w:autoSpaceDE w:val="0"/>
              <w:autoSpaceDN w:val="0"/>
              <w:ind w:right="36"/>
              <w:jc w:val="right"/>
              <w:rPr>
                <w:rFonts w:ascii="Times New Roman" w:hAnsi="Times New Roman"/>
                <w:sz w:val="12"/>
                <w:szCs w:val="12"/>
                <w:lang w:eastAsia="sl-SI"/>
              </w:rPr>
            </w:pPr>
          </w:p>
        </w:tc>
      </w:tr>
      <w:tr w:rsidR="00BF04E5" w:rsidRPr="00343041" w:rsidTr="00A33CA7">
        <w:tc>
          <w:tcPr>
            <w:tcW w:w="845" w:type="dxa"/>
          </w:tcPr>
          <w:p w:rsidR="00BF04E5" w:rsidRPr="00010DBF" w:rsidRDefault="00BF04E5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sz w:val="24"/>
                <w:szCs w:val="24"/>
                <w:lang w:eastAsia="sl-SI"/>
              </w:rPr>
              <w:t>3</w:t>
            </w:r>
            <w:r w:rsidRPr="00010DBF">
              <w:rPr>
                <w:rFonts w:ascii="Times New Roman" w:hAnsi="Times New Roman"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sl-SI"/>
              </w:rPr>
              <w:t>4</w:t>
            </w:r>
          </w:p>
        </w:tc>
        <w:tc>
          <w:tcPr>
            <w:tcW w:w="8369" w:type="dxa"/>
          </w:tcPr>
          <w:p w:rsidR="00BF04E5" w:rsidRPr="00010DBF" w:rsidRDefault="00BF04E5" w:rsidP="00010DB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hAnsi="Times New Roman"/>
                <w:sz w:val="24"/>
                <w:szCs w:val="24"/>
                <w:lang w:eastAsia="sl-SI"/>
              </w:rPr>
              <w:t>Dodatne vsebine načrtov za izvedbo</w:t>
            </w:r>
          </w:p>
          <w:p w:rsidR="00BF04E5" w:rsidRPr="00010DBF" w:rsidRDefault="00BF04E5" w:rsidP="00010DBF">
            <w:pPr>
              <w:widowControl w:val="0"/>
              <w:autoSpaceDE w:val="0"/>
              <w:autoSpaceDN w:val="0"/>
              <w:ind w:right="36"/>
              <w:jc w:val="right"/>
              <w:rPr>
                <w:rFonts w:ascii="Times New Roman" w:hAnsi="Times New Roman"/>
                <w:sz w:val="12"/>
                <w:szCs w:val="12"/>
                <w:lang w:eastAsia="sl-SI"/>
              </w:rPr>
            </w:pPr>
          </w:p>
        </w:tc>
      </w:tr>
    </w:tbl>
    <w:p w:rsidR="00BF04E5" w:rsidRDefault="00BF04E5" w:rsidP="00C52886">
      <w:pPr>
        <w:rPr>
          <w:rFonts w:ascii="Times New Roman" w:hAnsi="Times New Roman"/>
          <w:sz w:val="24"/>
          <w:szCs w:val="24"/>
          <w:lang w:eastAsia="ar-SA"/>
        </w:rPr>
      </w:pPr>
    </w:p>
    <w:p w:rsidR="00BF04E5" w:rsidRDefault="00BF04E5">
      <w:pPr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br w:type="page"/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8080"/>
      </w:tblGrid>
      <w:tr w:rsidR="00BF04E5" w:rsidRPr="00343041" w:rsidTr="00657ADB">
        <w:tc>
          <w:tcPr>
            <w:tcW w:w="1242" w:type="dxa"/>
          </w:tcPr>
          <w:p w:rsidR="00BF04E5" w:rsidRPr="00522AC4" w:rsidRDefault="00BF04E5" w:rsidP="00657ADB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BF04E5" w:rsidRPr="00522AC4" w:rsidRDefault="00BF04E5" w:rsidP="00C52886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3.3</w:t>
            </w:r>
          </w:p>
        </w:tc>
        <w:tc>
          <w:tcPr>
            <w:tcW w:w="8080" w:type="dxa"/>
          </w:tcPr>
          <w:p w:rsidR="00BF04E5" w:rsidRPr="00522AC4" w:rsidRDefault="00BF04E5" w:rsidP="00657ADB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BF04E5" w:rsidRPr="00522AC4" w:rsidRDefault="00BF04E5" w:rsidP="00657ADB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22A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TEHNIČNO POROČILO</w:t>
            </w:r>
          </w:p>
          <w:p w:rsidR="00BF04E5" w:rsidRPr="00522AC4" w:rsidRDefault="00BF04E5" w:rsidP="00657ADB">
            <w:pPr>
              <w:suppressAutoHyphens/>
              <w:rPr>
                <w:rFonts w:ascii="Times New Roman" w:hAnsi="Times New Roman"/>
                <w:b/>
                <w:lang w:eastAsia="ar-SA"/>
              </w:rPr>
            </w:pPr>
          </w:p>
        </w:tc>
      </w:tr>
    </w:tbl>
    <w:p w:rsidR="00BF04E5" w:rsidRDefault="00BF04E5" w:rsidP="00383994">
      <w:pPr>
        <w:tabs>
          <w:tab w:val="left" w:pos="284"/>
          <w:tab w:val="left" w:pos="567"/>
          <w:tab w:val="left" w:pos="851"/>
          <w:tab w:val="left" w:pos="1134"/>
        </w:tabs>
        <w:jc w:val="both"/>
        <w:outlineLvl w:val="0"/>
        <w:rPr>
          <w:rFonts w:cs="Arial"/>
        </w:rPr>
      </w:pPr>
    </w:p>
    <w:p w:rsidR="00BF04E5" w:rsidRDefault="00BF04E5" w:rsidP="004A2964">
      <w:pPr>
        <w:pStyle w:val="Heading2"/>
        <w:numPr>
          <w:ilvl w:val="1"/>
          <w:numId w:val="0"/>
        </w:numPr>
        <w:tabs>
          <w:tab w:val="num" w:pos="792"/>
        </w:tabs>
        <w:ind w:left="792" w:hanging="432"/>
      </w:pPr>
      <w:bookmarkStart w:id="0" w:name="_Toc519198815"/>
      <w:bookmarkStart w:id="1" w:name="_Toc27727213"/>
      <w:bookmarkStart w:id="2" w:name="_Toc29888805"/>
      <w:bookmarkStart w:id="3" w:name="_Toc29988599"/>
      <w:bookmarkStart w:id="4" w:name="_Toc77293624"/>
      <w:r>
        <w:t>TEHNIČNI OPIS OBJEKTA</w:t>
      </w:r>
      <w:bookmarkEnd w:id="0"/>
    </w:p>
    <w:p w:rsidR="00BF04E5" w:rsidRDefault="00BF04E5" w:rsidP="004A2964">
      <w:pPr>
        <w:ind w:right="28"/>
        <w:jc w:val="both"/>
      </w:pPr>
    </w:p>
    <w:p w:rsidR="00BF04E5" w:rsidRPr="00433DCF" w:rsidRDefault="00BF04E5" w:rsidP="004A2964">
      <w:pPr>
        <w:jc w:val="both"/>
        <w:rPr>
          <w:rFonts w:ascii="Arial" w:hAnsi="Arial"/>
          <w:sz w:val="20"/>
          <w:szCs w:val="20"/>
          <w:lang w:eastAsia="sl-SI"/>
        </w:rPr>
      </w:pPr>
      <w:bookmarkStart w:id="5" w:name="_Hlk109050085"/>
      <w:r w:rsidRPr="00433DCF">
        <w:rPr>
          <w:rFonts w:ascii="Arial" w:hAnsi="Arial"/>
          <w:sz w:val="20"/>
          <w:szCs w:val="20"/>
          <w:lang w:eastAsia="sl-SI"/>
        </w:rPr>
        <w:t xml:space="preserve">Celotna obtežba </w:t>
      </w:r>
      <w:r>
        <w:rPr>
          <w:rFonts w:ascii="Arial" w:hAnsi="Arial"/>
          <w:sz w:val="20"/>
          <w:szCs w:val="20"/>
          <w:lang w:eastAsia="sl-SI"/>
        </w:rPr>
        <w:t xml:space="preserve">predmetnega </w:t>
      </w:r>
      <w:r w:rsidRPr="00433DCF">
        <w:rPr>
          <w:rFonts w:ascii="Arial" w:hAnsi="Arial"/>
          <w:sz w:val="20"/>
          <w:szCs w:val="20"/>
          <w:lang w:eastAsia="sl-SI"/>
        </w:rPr>
        <w:t xml:space="preserve">objekta je napajana iz omrežja elektrodistribucije, preko razdelilnika z merilno napravo in tarifnimi varovalkami v sklopu obstoječe </w:t>
      </w:r>
      <w:r>
        <w:rPr>
          <w:rFonts w:ascii="Arial" w:hAnsi="Arial"/>
          <w:sz w:val="20"/>
          <w:szCs w:val="20"/>
          <w:lang w:eastAsia="sl-SI"/>
        </w:rPr>
        <w:t>PMO</w:t>
      </w:r>
      <w:r w:rsidRPr="00433DCF">
        <w:rPr>
          <w:rFonts w:ascii="Arial" w:hAnsi="Arial"/>
          <w:sz w:val="20"/>
          <w:szCs w:val="20"/>
          <w:lang w:eastAsia="sl-SI"/>
        </w:rPr>
        <w:t xml:space="preserve"> omarice. Glavni stikalni blok objekta je lociran v </w:t>
      </w:r>
      <w:r>
        <w:rPr>
          <w:rFonts w:ascii="Arial" w:hAnsi="Arial"/>
          <w:sz w:val="20"/>
          <w:szCs w:val="20"/>
          <w:lang w:eastAsia="sl-SI"/>
        </w:rPr>
        <w:t>sklopu kleti</w:t>
      </w:r>
      <w:r w:rsidRPr="00433DCF">
        <w:rPr>
          <w:rFonts w:ascii="Arial" w:hAnsi="Arial"/>
          <w:sz w:val="20"/>
          <w:szCs w:val="20"/>
          <w:lang w:eastAsia="sl-SI"/>
        </w:rPr>
        <w:t xml:space="preserve">, od koder je izvedeno napajanje </w:t>
      </w:r>
      <w:r>
        <w:rPr>
          <w:rFonts w:ascii="Arial" w:hAnsi="Arial"/>
          <w:sz w:val="20"/>
          <w:szCs w:val="20"/>
          <w:lang w:eastAsia="sl-SI"/>
        </w:rPr>
        <w:t xml:space="preserve">etažnih in tehnoloških stikalnih blokov celotnega objekta. </w:t>
      </w:r>
      <w:r w:rsidRPr="00433DCF">
        <w:rPr>
          <w:rFonts w:ascii="Arial" w:hAnsi="Arial"/>
          <w:sz w:val="20"/>
          <w:szCs w:val="20"/>
          <w:lang w:eastAsia="sl-SI"/>
        </w:rPr>
        <w:t>Za</w:t>
      </w:r>
      <w:r>
        <w:rPr>
          <w:rFonts w:ascii="Arial" w:hAnsi="Arial"/>
          <w:sz w:val="20"/>
          <w:szCs w:val="20"/>
          <w:lang w:eastAsia="sl-SI"/>
        </w:rPr>
        <w:t>radi obnove ogrevalnega in hladilnega sistema ter vgradnje led svetlobnih virov ni potrebno zagotoviti dodatne električne energije</w:t>
      </w:r>
      <w:r w:rsidRPr="00433DCF">
        <w:rPr>
          <w:rFonts w:ascii="Arial" w:hAnsi="Arial"/>
          <w:sz w:val="20"/>
          <w:szCs w:val="20"/>
          <w:lang w:eastAsia="sl-SI"/>
        </w:rPr>
        <w:t xml:space="preserve">, </w:t>
      </w:r>
      <w:r>
        <w:rPr>
          <w:rFonts w:ascii="Arial" w:hAnsi="Arial"/>
          <w:sz w:val="20"/>
          <w:szCs w:val="20"/>
          <w:lang w:eastAsia="sl-SI"/>
        </w:rPr>
        <w:t xml:space="preserve">zato se </w:t>
      </w:r>
      <w:r w:rsidRPr="00433DCF">
        <w:rPr>
          <w:rFonts w:ascii="Arial" w:hAnsi="Arial"/>
          <w:sz w:val="20"/>
          <w:szCs w:val="20"/>
          <w:lang w:eastAsia="sl-SI"/>
        </w:rPr>
        <w:t>obstoječe varovanje celotne</w:t>
      </w:r>
      <w:r>
        <w:rPr>
          <w:rFonts w:ascii="Arial" w:hAnsi="Arial"/>
          <w:sz w:val="20"/>
          <w:szCs w:val="20"/>
          <w:lang w:eastAsia="sl-SI"/>
        </w:rPr>
        <w:t>ga objekta n</w:t>
      </w:r>
      <w:r w:rsidRPr="00433DCF">
        <w:rPr>
          <w:rFonts w:ascii="Arial" w:hAnsi="Arial"/>
          <w:sz w:val="20"/>
          <w:szCs w:val="20"/>
          <w:lang w:eastAsia="sl-SI"/>
        </w:rPr>
        <w:t>e spremeni.</w:t>
      </w:r>
    </w:p>
    <w:p w:rsidR="00BF04E5" w:rsidRDefault="00BF04E5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:rsidR="00BF04E5" w:rsidRDefault="00BF04E5" w:rsidP="00512CFD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 začetkom izvedbe zamenjave obstoječih elementov razsvetljave in strojnih naprav je potrebno le-te odklopiti ter ustrezno označiti obstoječe izvode jakega toka.</w:t>
      </w:r>
    </w:p>
    <w:p w:rsidR="00BF04E5" w:rsidRDefault="00BF04E5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Vsa svetlobna telesa/razen reflektorjev za scensko tehniko/ se demontirajo in odpeljejo na deponijo oz. skladišče. Nova svetlobna telesa, led, se vgradijo po sistemu 1-1 na obstoječa mesta – tudi priključitev se izvede na obstoječe izvode.</w:t>
      </w:r>
    </w:p>
    <w:p w:rsidR="00BF04E5" w:rsidRDefault="00BF04E5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:rsidR="00BF04E5" w:rsidRDefault="00BF04E5" w:rsidP="00512CFD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 začetkom izvedbe zamenjave strojnih elementov v podpostaji in strojnici je potrebno le-te odklopiti. Enako velja tudi za strojne naprave – pred demontažo instalacijske opreme je potrebno ustrezno označiti obstoječe izvode jakega in šibkega toka.</w:t>
      </w:r>
    </w:p>
    <w:p w:rsidR="00BF04E5" w:rsidRDefault="00BF04E5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kompleten sistem ogrevanja je v prostoru podpostaje izvedena CNS komandna omara, ki se ustrezno dopolni glede na novo strojno opremo /vključno z dokumentacijo/. Za naprave se predvidi ustrezno napajanje – uporabijo se obstoječi dovodi.</w:t>
      </w:r>
    </w:p>
    <w:p w:rsidR="00BF04E5" w:rsidRDefault="00BF04E5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eastAsia="sl-SI"/>
        </w:rPr>
      </w:pPr>
      <w:r w:rsidRPr="000135ED">
        <w:rPr>
          <w:rFonts w:ascii="Arial" w:hAnsi="Arial" w:cs="Arial"/>
          <w:sz w:val="20"/>
          <w:szCs w:val="20"/>
          <w:lang w:eastAsia="sl-SI"/>
        </w:rPr>
        <w:t xml:space="preserve">Celoten instalacijski razvod do posameznih </w:t>
      </w:r>
      <w:r>
        <w:rPr>
          <w:rFonts w:ascii="Arial" w:hAnsi="Arial" w:cs="Arial"/>
          <w:sz w:val="20"/>
          <w:szCs w:val="20"/>
          <w:lang w:eastAsia="sl-SI"/>
        </w:rPr>
        <w:t xml:space="preserve">svetilk </w:t>
      </w:r>
      <w:r w:rsidRPr="000135ED">
        <w:rPr>
          <w:rFonts w:ascii="Arial" w:hAnsi="Arial" w:cs="Arial"/>
          <w:sz w:val="20"/>
          <w:szCs w:val="20"/>
          <w:lang w:eastAsia="sl-SI"/>
        </w:rPr>
        <w:t xml:space="preserve">je </w:t>
      </w:r>
      <w:r>
        <w:rPr>
          <w:rFonts w:ascii="Arial" w:hAnsi="Arial" w:cs="Arial"/>
          <w:sz w:val="20"/>
          <w:szCs w:val="20"/>
          <w:lang w:eastAsia="sl-SI"/>
        </w:rPr>
        <w:t>izveden</w:t>
      </w:r>
      <w:r w:rsidRPr="000135ED">
        <w:rPr>
          <w:rFonts w:ascii="Arial" w:hAnsi="Arial" w:cs="Arial"/>
          <w:sz w:val="20"/>
          <w:szCs w:val="20"/>
          <w:lang w:eastAsia="sl-SI"/>
        </w:rPr>
        <w:t xml:space="preserve"> pretežno v </w:t>
      </w:r>
      <w:r>
        <w:rPr>
          <w:rFonts w:ascii="Arial" w:hAnsi="Arial" w:cs="Arial"/>
          <w:sz w:val="20"/>
          <w:szCs w:val="20"/>
          <w:lang w:eastAsia="sl-SI"/>
        </w:rPr>
        <w:t>na</w:t>
      </w:r>
      <w:r w:rsidRPr="000135ED">
        <w:rPr>
          <w:rFonts w:ascii="Arial" w:hAnsi="Arial" w:cs="Arial"/>
          <w:sz w:val="20"/>
          <w:szCs w:val="20"/>
          <w:lang w:eastAsia="sl-SI"/>
        </w:rPr>
        <w:t>dometni izvedbi</w:t>
      </w:r>
      <w:r>
        <w:rPr>
          <w:rFonts w:ascii="Arial" w:hAnsi="Arial" w:cs="Arial"/>
          <w:sz w:val="20"/>
          <w:szCs w:val="20"/>
          <w:lang w:eastAsia="sl-SI"/>
        </w:rPr>
        <w:t>, pri potrebnih prilagoditvah lokacije svetilk pa se izvedejo potrebne prevezave.</w:t>
      </w:r>
    </w:p>
    <w:p w:rsidR="00BF04E5" w:rsidRDefault="00BF04E5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:rsidR="00BF04E5" w:rsidRPr="000135ED" w:rsidRDefault="00BF04E5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Ostale elektro instalacije v objektu niso predmet obdelave</w:t>
      </w:r>
      <w:r w:rsidRPr="000135ED">
        <w:rPr>
          <w:rFonts w:ascii="Arial" w:hAnsi="Arial" w:cs="Arial"/>
          <w:sz w:val="20"/>
          <w:szCs w:val="20"/>
          <w:lang w:eastAsia="sl-SI"/>
        </w:rPr>
        <w:t>.</w:t>
      </w:r>
    </w:p>
    <w:bookmarkEnd w:id="5"/>
    <w:p w:rsidR="00BF04E5" w:rsidRDefault="00BF04E5" w:rsidP="004A2964">
      <w:pPr>
        <w:pStyle w:val="navaden"/>
        <w:jc w:val="left"/>
        <w:rPr>
          <w:rFonts w:ascii="Arial" w:hAnsi="Arial" w:cs="Arial"/>
          <w:sz w:val="20"/>
        </w:rPr>
      </w:pPr>
    </w:p>
    <w:p w:rsidR="00BF04E5" w:rsidRPr="009537D3" w:rsidRDefault="00BF04E5" w:rsidP="009537D3">
      <w:pPr>
        <w:pStyle w:val="navaden"/>
        <w:jc w:val="left"/>
        <w:rPr>
          <w:rFonts w:ascii="Arial" w:hAnsi="Arial" w:cs="Arial"/>
          <w:sz w:val="20"/>
        </w:rPr>
      </w:pPr>
      <w:r w:rsidRPr="009537D3">
        <w:rPr>
          <w:rFonts w:ascii="Arial" w:hAnsi="Arial" w:cs="Arial"/>
          <w:sz w:val="20"/>
        </w:rPr>
        <w:t>Pr</w:t>
      </w:r>
      <w:r>
        <w:rPr>
          <w:rFonts w:ascii="Arial" w:hAnsi="Arial" w:cs="Arial"/>
          <w:sz w:val="20"/>
        </w:rPr>
        <w:t>edvidena</w:t>
      </w:r>
      <w:r w:rsidRPr="009537D3">
        <w:rPr>
          <w:rFonts w:ascii="Arial" w:hAnsi="Arial" w:cs="Arial"/>
          <w:sz w:val="20"/>
        </w:rPr>
        <w:t xml:space="preserve"> naprav</w:t>
      </w:r>
      <w:r>
        <w:rPr>
          <w:rFonts w:ascii="Arial" w:hAnsi="Arial" w:cs="Arial"/>
          <w:sz w:val="20"/>
        </w:rPr>
        <w:t>a</w:t>
      </w:r>
      <w:r w:rsidRPr="009537D3">
        <w:rPr>
          <w:rFonts w:ascii="Arial" w:hAnsi="Arial" w:cs="Arial"/>
          <w:sz w:val="20"/>
        </w:rPr>
        <w:t xml:space="preserve"> za proizvodnjo električne energije (sončna fotonapetostna elektrarna) </w:t>
      </w:r>
      <w:r>
        <w:rPr>
          <w:rFonts w:ascii="Arial" w:hAnsi="Arial" w:cs="Arial"/>
          <w:sz w:val="20"/>
        </w:rPr>
        <w:t>vključuje</w:t>
      </w:r>
      <w:r w:rsidRPr="009537D3">
        <w:rPr>
          <w:rFonts w:ascii="Arial" w:hAnsi="Arial" w:cs="Arial"/>
          <w:sz w:val="20"/>
        </w:rPr>
        <w:t xml:space="preserve"> strelovodno instalacijo, ki je potrebna zaradi zaščite naprave in stavbe, saj se z namestitvijo sončne elektrarne poveča verjetnost udara strele.</w:t>
      </w:r>
    </w:p>
    <w:p w:rsidR="00BF04E5" w:rsidRPr="009537D3" w:rsidRDefault="00BF04E5" w:rsidP="009537D3">
      <w:pPr>
        <w:pStyle w:val="navaden"/>
        <w:jc w:val="left"/>
        <w:rPr>
          <w:rFonts w:ascii="Arial" w:hAnsi="Arial" w:cs="Arial"/>
          <w:sz w:val="20"/>
        </w:rPr>
      </w:pPr>
      <w:r w:rsidRPr="009537D3">
        <w:rPr>
          <w:rFonts w:ascii="Arial" w:hAnsi="Arial" w:cs="Arial"/>
          <w:sz w:val="20"/>
        </w:rPr>
        <w:t>S tem sta objekt in elektrarna zaščitena pred atmosferskimi razelektritvami brez škodljivih posledic oz. njeni sestavni deli, bodo odporni na nemehanske vplive v pričakovanih okoliških razmerah na način, da osebe, živali in premoženje niso ogroženi.</w:t>
      </w:r>
    </w:p>
    <w:p w:rsidR="00BF04E5" w:rsidRPr="009537D3" w:rsidRDefault="00BF04E5" w:rsidP="009537D3">
      <w:pPr>
        <w:pStyle w:val="navaden"/>
        <w:jc w:val="left"/>
        <w:rPr>
          <w:rFonts w:ascii="Arial" w:hAnsi="Arial" w:cs="Arial"/>
          <w:sz w:val="20"/>
        </w:rPr>
      </w:pPr>
    </w:p>
    <w:p w:rsidR="00BF04E5" w:rsidRDefault="00BF04E5" w:rsidP="009537D3">
      <w:pPr>
        <w:pStyle w:val="navaden"/>
        <w:jc w:val="left"/>
        <w:rPr>
          <w:rFonts w:ascii="Arial" w:hAnsi="Arial" w:cs="Arial"/>
          <w:sz w:val="20"/>
        </w:rPr>
      </w:pPr>
      <w:r>
        <w:rPr>
          <w:noProof/>
        </w:rPr>
        <w:pict>
          <v:rect id="Pravokotnik 8" o:spid="_x0000_s1043" style="position:absolute;margin-left:-102.7pt;margin-top:25.45pt;width:1.6pt;height: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" filled="f" strokeweight=".5mm">
            <v:stroke endcap="round"/>
            <o:lock v:ext="edit" rotation="t" aspectratio="t" verticies="t" shapetype="t"/>
          </v:rect>
        </w:pict>
      </w:r>
      <w:r w:rsidRPr="009537D3">
        <w:rPr>
          <w:rFonts w:ascii="Arial" w:hAnsi="Arial" w:cs="Arial"/>
          <w:sz w:val="20"/>
        </w:rPr>
        <w:t xml:space="preserve">Predvidena instalirana DC moč  </w:t>
      </w:r>
      <w:r>
        <w:rPr>
          <w:rFonts w:ascii="Arial" w:hAnsi="Arial" w:cs="Arial"/>
          <w:sz w:val="20"/>
        </w:rPr>
        <w:t xml:space="preserve">oranžnih </w:t>
      </w:r>
      <w:r w:rsidRPr="009537D3">
        <w:rPr>
          <w:rFonts w:ascii="Arial" w:hAnsi="Arial" w:cs="Arial"/>
          <w:sz w:val="20"/>
        </w:rPr>
        <w:t xml:space="preserve">solarnih modulov znaša </w:t>
      </w:r>
      <w:r>
        <w:rPr>
          <w:rFonts w:ascii="Arial" w:hAnsi="Arial" w:cs="Arial"/>
          <w:sz w:val="20"/>
        </w:rPr>
        <w:t>19</w:t>
      </w:r>
      <w:r w:rsidRPr="009537D3">
        <w:rPr>
          <w:rFonts w:ascii="Arial" w:hAnsi="Arial" w:cs="Arial"/>
          <w:sz w:val="20"/>
        </w:rPr>
        <w:t xml:space="preserve">.56 kWp. Sončno elektrarno sestavlja generator s PV moduli, razsmernik, </w:t>
      </w:r>
      <w:r>
        <w:rPr>
          <w:rFonts w:ascii="Arial" w:hAnsi="Arial" w:cs="Arial"/>
          <w:sz w:val="20"/>
        </w:rPr>
        <w:t xml:space="preserve">baterija, </w:t>
      </w:r>
      <w:r w:rsidRPr="009537D3">
        <w:rPr>
          <w:rFonts w:ascii="Arial" w:hAnsi="Arial" w:cs="Arial"/>
          <w:sz w:val="20"/>
        </w:rPr>
        <w:t>DC in AC stikalni blok ter merilno ločilno mesto. Sončna elektrarna bo nameščena na streho objekta</w:t>
      </w:r>
      <w:r>
        <w:rPr>
          <w:rFonts w:ascii="Arial" w:hAnsi="Arial" w:cs="Arial"/>
          <w:sz w:val="20"/>
        </w:rPr>
        <w:t>.</w:t>
      </w:r>
    </w:p>
    <w:p w:rsidR="00BF04E5" w:rsidRDefault="00BF04E5" w:rsidP="00B9390B">
      <w:pPr>
        <w:pStyle w:val="navaden"/>
        <w:jc w:val="left"/>
        <w:rPr>
          <w:rFonts w:ascii="Arial" w:hAnsi="Arial" w:cs="Arial"/>
          <w:sz w:val="20"/>
        </w:rPr>
      </w:pPr>
    </w:p>
    <w:p w:rsidR="00BF04E5" w:rsidRPr="008015B9" w:rsidRDefault="00BF04E5" w:rsidP="00A4063A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8015B9">
        <w:rPr>
          <w:rFonts w:ascii="Arial" w:hAnsi="Arial" w:cs="Arial"/>
          <w:b/>
          <w:sz w:val="20"/>
          <w:szCs w:val="20"/>
          <w:lang w:eastAsia="sl-SI"/>
        </w:rPr>
        <w:t>Vsa predvidena dela so upravičeni strošek energetske sanacije objekta.</w:t>
      </w:r>
    </w:p>
    <w:p w:rsidR="00BF04E5" w:rsidRDefault="00BF04E5" w:rsidP="00B9390B">
      <w:pPr>
        <w:pStyle w:val="navaden"/>
        <w:jc w:val="left"/>
        <w:rPr>
          <w:rFonts w:ascii="Arial" w:hAnsi="Arial" w:cs="Arial"/>
          <w:sz w:val="20"/>
        </w:rPr>
      </w:pPr>
    </w:p>
    <w:p w:rsidR="00BF04E5" w:rsidRPr="00043F21" w:rsidRDefault="00BF04E5" w:rsidP="00B9390B">
      <w:pPr>
        <w:pStyle w:val="navaden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>Načrt električnih instalacij je izdelan  v skladu s:</w:t>
      </w:r>
    </w:p>
    <w:p w:rsidR="00BF04E5" w:rsidRPr="00043F21" w:rsidRDefault="00BF04E5" w:rsidP="00B9390B">
      <w:pPr>
        <w:pStyle w:val="navaden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 xml:space="preserve">Pravilnikom o zahtevah za nizkonapetostne električne instalacije v stavbah,  Ur. List RS št. </w:t>
      </w:r>
      <w:r>
        <w:rPr>
          <w:rFonts w:ascii="Arial" w:hAnsi="Arial" w:cs="Arial"/>
          <w:sz w:val="20"/>
        </w:rPr>
        <w:t>140/2021</w:t>
      </w:r>
      <w:r w:rsidRPr="00043F21">
        <w:rPr>
          <w:rFonts w:ascii="Arial" w:hAnsi="Arial" w:cs="Arial"/>
          <w:sz w:val="20"/>
        </w:rPr>
        <w:t xml:space="preserve"> ter podlagi Tehnične smernice nizkonapetostne električne instalacije TSG – N – 002:20</w:t>
      </w:r>
      <w:r>
        <w:rPr>
          <w:rFonts w:ascii="Arial" w:hAnsi="Arial" w:cs="Arial"/>
          <w:sz w:val="20"/>
        </w:rPr>
        <w:t>21</w:t>
      </w:r>
      <w:r w:rsidRPr="00043F21">
        <w:rPr>
          <w:rFonts w:ascii="Arial" w:hAnsi="Arial" w:cs="Arial"/>
          <w:sz w:val="20"/>
        </w:rPr>
        <w:t>.</w:t>
      </w:r>
    </w:p>
    <w:p w:rsidR="00BF04E5" w:rsidRPr="00043F21" w:rsidRDefault="00BF04E5" w:rsidP="00B9390B">
      <w:pPr>
        <w:pStyle w:val="navaden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 xml:space="preserve">Pravilnikom o zaščiti stavb pred delovanjem strele, Ur. List RS št. </w:t>
      </w:r>
      <w:r>
        <w:rPr>
          <w:rFonts w:ascii="Arial" w:hAnsi="Arial" w:cs="Arial"/>
          <w:sz w:val="20"/>
        </w:rPr>
        <w:t>140/2021</w:t>
      </w:r>
      <w:r w:rsidRPr="00043F21">
        <w:rPr>
          <w:rFonts w:ascii="Arial" w:hAnsi="Arial" w:cs="Arial"/>
          <w:sz w:val="20"/>
        </w:rPr>
        <w:t xml:space="preserve">  in na podlagi Tehnične smernice za zaščito pred delovanjem strele TSG – N – 003:20</w:t>
      </w:r>
      <w:r>
        <w:rPr>
          <w:rFonts w:ascii="Arial" w:hAnsi="Arial" w:cs="Arial"/>
          <w:sz w:val="20"/>
        </w:rPr>
        <w:t>21</w:t>
      </w:r>
      <w:r w:rsidRPr="00043F21">
        <w:rPr>
          <w:rFonts w:ascii="Arial" w:hAnsi="Arial" w:cs="Arial"/>
          <w:sz w:val="20"/>
        </w:rPr>
        <w:t>.</w:t>
      </w:r>
    </w:p>
    <w:p w:rsidR="00BF04E5" w:rsidRPr="00043F21" w:rsidRDefault="00BF04E5" w:rsidP="00B9390B">
      <w:pPr>
        <w:pStyle w:val="navaden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>Pravilnikom o požarni varnosti v stavbah Ur. List RS št. 31/04,10/05,83/05,14/07) in  na podlagi Tehnične smernice o požarni varnosti v stavbah TSG – N1– 001:2010.</w:t>
      </w:r>
    </w:p>
    <w:p w:rsidR="00BF04E5" w:rsidRPr="00043F21" w:rsidRDefault="00BF04E5" w:rsidP="00B9390B">
      <w:pPr>
        <w:pStyle w:val="navaden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>Pravilnikom o učinkoviti rabi energije v stavbah (Ur. List RS št. 52/2010) in  na podlagi Tehnične smernice o učinkoviti rabi energije TSG – N1– 004:2010.</w:t>
      </w: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  <w:r w:rsidRPr="00073707">
        <w:rPr>
          <w:noProof/>
          <w:lang w:eastAsia="sl-SI"/>
        </w:rPr>
        <w:pict>
          <v:shape id="Slika 9" o:spid="_x0000_i1029" type="#_x0000_t75" style="width:451.5pt;height:195pt;visibility:visible">
            <v:imagedata r:id="rId11" o:title=""/>
          </v:shape>
        </w:pict>
      </w: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p w:rsidR="00BF04E5" w:rsidRDefault="00BF04E5" w:rsidP="004A2964">
      <w:pPr>
        <w:jc w:val="both"/>
        <w:rPr>
          <w:rFonts w:ascii="Arial" w:hAnsi="Arial" w:cs="Arial"/>
          <w:sz w:val="20"/>
          <w:szCs w:val="20"/>
        </w:rPr>
      </w:pPr>
    </w:p>
    <w:bookmarkEnd w:id="1"/>
    <w:bookmarkEnd w:id="2"/>
    <w:bookmarkEnd w:id="3"/>
    <w:bookmarkEnd w:id="4"/>
    <w:p w:rsidR="00BF04E5" w:rsidRPr="00043F21" w:rsidRDefault="00BF04E5" w:rsidP="00043F21">
      <w:pPr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709"/>
        <w:gridCol w:w="709"/>
        <w:gridCol w:w="8505"/>
      </w:tblGrid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ind w:right="-57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343041" w:rsidRDefault="00BF04E5" w:rsidP="00657ADB"/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ind w:right="-57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343041" w:rsidRDefault="00BF04E5" w:rsidP="00657ADB"/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ind w:right="-57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343041" w:rsidRDefault="00BF04E5" w:rsidP="00657ADB"/>
        </w:tc>
      </w:tr>
      <w:tr w:rsidR="00BF04E5" w:rsidRPr="00343041" w:rsidTr="00C52886">
        <w:trPr>
          <w:cantSplit/>
        </w:trPr>
        <w:tc>
          <w:tcPr>
            <w:tcW w:w="709" w:type="dxa"/>
          </w:tcPr>
          <w:p w:rsidR="00BF04E5" w:rsidRPr="00162F12" w:rsidRDefault="00BF04E5" w:rsidP="00657AD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:rsidR="00BF04E5" w:rsidRPr="00162F12" w:rsidRDefault="00BF04E5" w:rsidP="00657ADB">
            <w:pPr>
              <w:ind w:right="-57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:rsidR="00BF04E5" w:rsidRPr="00343041" w:rsidRDefault="00BF04E5" w:rsidP="00657ADB"/>
        </w:tc>
      </w:tr>
    </w:tbl>
    <w:p w:rsidR="00BF04E5" w:rsidRDefault="00BF04E5">
      <w:r>
        <w:br w:type="page"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6"/>
        <w:gridCol w:w="526"/>
        <w:gridCol w:w="191"/>
        <w:gridCol w:w="7889"/>
        <w:gridCol w:w="709"/>
      </w:tblGrid>
      <w:tr w:rsidR="00BF04E5" w:rsidRPr="00343041" w:rsidTr="00C52886">
        <w:trPr>
          <w:gridAfter w:val="1"/>
          <w:wAfter w:w="709" w:type="dxa"/>
        </w:trPr>
        <w:tc>
          <w:tcPr>
            <w:tcW w:w="1242" w:type="dxa"/>
            <w:gridSpan w:val="2"/>
          </w:tcPr>
          <w:p w:rsidR="00BF04E5" w:rsidRPr="00522AC4" w:rsidRDefault="00BF04E5" w:rsidP="00657ADB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BF04E5" w:rsidRPr="00522AC4" w:rsidRDefault="00BF04E5" w:rsidP="00657ADB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</w:t>
            </w:r>
            <w:r w:rsidRPr="00522AC4">
              <w:rPr>
                <w:rFonts w:ascii="Times New Roman" w:hAnsi="Times New Roman"/>
                <w:b/>
                <w:lang w:eastAsia="ar-SA"/>
              </w:rPr>
              <w:t>.</w:t>
            </w:r>
            <w:r>
              <w:rPr>
                <w:rFonts w:ascii="Times New Roman" w:hAnsi="Times New Roman"/>
                <w:b/>
                <w:lang w:eastAsia="ar-SA"/>
              </w:rPr>
              <w:t>5</w:t>
            </w:r>
          </w:p>
          <w:p w:rsidR="00BF04E5" w:rsidRPr="00522AC4" w:rsidRDefault="00BF04E5" w:rsidP="00657ADB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8080" w:type="dxa"/>
            <w:gridSpan w:val="2"/>
          </w:tcPr>
          <w:p w:rsidR="00BF04E5" w:rsidRPr="00522AC4" w:rsidRDefault="00BF04E5" w:rsidP="00657ADB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BF04E5" w:rsidRPr="00522AC4" w:rsidRDefault="00BF04E5" w:rsidP="00657ADB">
            <w:pPr>
              <w:suppressAutoHyphens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DODATNE VSEBINE NAČRTOV ZA IZVEDBO</w:t>
            </w:r>
          </w:p>
        </w:tc>
      </w:tr>
      <w:tr w:rsidR="00BF04E5" w:rsidRPr="00343041" w:rsidTr="00C528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1E0"/>
        </w:tblPrEx>
        <w:trPr>
          <w:cantSplit/>
        </w:trPr>
        <w:tc>
          <w:tcPr>
            <w:tcW w:w="716" w:type="dxa"/>
          </w:tcPr>
          <w:p w:rsidR="00BF04E5" w:rsidRPr="00162F12" w:rsidRDefault="00BF04E5" w:rsidP="00657AD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17" w:type="dxa"/>
            <w:gridSpan w:val="2"/>
          </w:tcPr>
          <w:p w:rsidR="00BF04E5" w:rsidRPr="00162F12" w:rsidRDefault="00BF04E5" w:rsidP="00657AD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598" w:type="dxa"/>
            <w:gridSpan w:val="2"/>
          </w:tcPr>
          <w:p w:rsidR="00BF04E5" w:rsidRPr="00162F12" w:rsidRDefault="00BF04E5" w:rsidP="00657AD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BF04E5" w:rsidRPr="00343041" w:rsidTr="00C528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1E0"/>
        </w:tblPrEx>
        <w:trPr>
          <w:cantSplit/>
        </w:trPr>
        <w:tc>
          <w:tcPr>
            <w:tcW w:w="716" w:type="dxa"/>
          </w:tcPr>
          <w:p w:rsidR="00BF04E5" w:rsidRPr="00162F12" w:rsidRDefault="00BF04E5" w:rsidP="00657AD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17" w:type="dxa"/>
            <w:gridSpan w:val="2"/>
          </w:tcPr>
          <w:p w:rsidR="00BF04E5" w:rsidRPr="00162F12" w:rsidRDefault="00BF04E5" w:rsidP="00657AD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162F12">
              <w:rPr>
                <w:rFonts w:ascii="Times New Roman" w:hAnsi="Times New Roman"/>
                <w:sz w:val="24"/>
                <w:szCs w:val="20"/>
              </w:rPr>
              <w:t>1.</w:t>
            </w: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8598" w:type="dxa"/>
            <w:gridSpan w:val="2"/>
          </w:tcPr>
          <w:p w:rsidR="00BF04E5" w:rsidRPr="00162F12" w:rsidRDefault="00BF04E5" w:rsidP="00657AD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Popisi del </w:t>
            </w:r>
          </w:p>
        </w:tc>
      </w:tr>
    </w:tbl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</w:p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  <w:r w:rsidRPr="00073707">
        <w:rPr>
          <w:noProof/>
          <w:lang w:eastAsia="sl-SI"/>
        </w:rPr>
        <w:pict>
          <v:shape id="Slika 10" o:spid="_x0000_i1030" type="#_x0000_t75" style="width:447.75pt;height:603.75pt;visibility:visible">
            <v:imagedata r:id="rId12" o:title=""/>
          </v:shape>
        </w:pict>
      </w:r>
    </w:p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</w:p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</w:p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  <w:r w:rsidRPr="00073707">
        <w:rPr>
          <w:noProof/>
          <w:lang w:eastAsia="sl-SI"/>
        </w:rPr>
        <w:pict>
          <v:shape id="Slika 11" o:spid="_x0000_i1031" type="#_x0000_t75" style="width:450.75pt;height:209.25pt;visibility:visible">
            <v:imagedata r:id="rId13" o:title=""/>
          </v:shape>
        </w:pict>
      </w:r>
    </w:p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</w:p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</w:p>
    <w:p w:rsidR="00BF04E5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</w:p>
    <w:p w:rsidR="00BF04E5" w:rsidRPr="007745D1" w:rsidRDefault="00BF04E5" w:rsidP="00D93827">
      <w:pPr>
        <w:rPr>
          <w:rFonts w:ascii="Times New Roman" w:hAnsi="Times New Roman"/>
          <w:sz w:val="24"/>
          <w:szCs w:val="24"/>
          <w:lang w:eastAsia="ar-SA"/>
        </w:rPr>
      </w:pPr>
      <w:r w:rsidRPr="00073707">
        <w:rPr>
          <w:noProof/>
          <w:lang w:eastAsia="sl-SI"/>
        </w:rPr>
        <w:pict>
          <v:shape id="Slika 12" o:spid="_x0000_i1032" type="#_x0000_t75" style="width:450.75pt;height:213.75pt;visibility:visible">
            <v:imagedata r:id="rId14" o:title=""/>
          </v:shape>
        </w:pict>
      </w:r>
    </w:p>
    <w:sectPr w:rsidR="00BF04E5" w:rsidRPr="007745D1" w:rsidSect="008B2A91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993" w:left="1417" w:header="426" w:footer="2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4E5" w:rsidRDefault="00BF04E5" w:rsidP="00807EED">
      <w:r>
        <w:separator/>
      </w:r>
    </w:p>
  </w:endnote>
  <w:endnote w:type="continuationSeparator" w:id="0">
    <w:p w:rsidR="00BF04E5" w:rsidRDefault="00BF04E5" w:rsidP="00807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S Mincho">
    <w:altName w:val="Adobe Fangsong Std R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type Corsiva">
    <w:altName w:val="CommercialScript BT"/>
    <w:panose1 w:val="00000000000000000000"/>
    <w:charset w:val="EE"/>
    <w:family w:val="script"/>
    <w:notTrueType/>
    <w:pitch w:val="variable"/>
    <w:sig w:usb0="00000007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5" w:rsidRDefault="00BF04E5" w:rsidP="003F246E">
    <w:pPr>
      <w:pStyle w:val="Footer"/>
      <w:tabs>
        <w:tab w:val="clear" w:pos="4536"/>
        <w:tab w:val="clear" w:pos="9072"/>
        <w:tab w:val="left" w:pos="2830"/>
      </w:tabs>
    </w:pPr>
    <w:r>
      <w:rPr>
        <w:noProof/>
        <w:lang w:eastAsia="sl-SI"/>
      </w:rPr>
      <w:pict>
        <v:group id="Skupina 30" o:spid="_x0000_s2049" style="position:absolute;margin-left:9.05pt;margin-top:799.95pt;width:593.95pt;height:15pt;z-index:251660288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<v:textbox inset="0,0,0,0">
              <w:txbxContent>
                <w:p w:rsidR="00BF04E5" w:rsidRDefault="00BF04E5" w:rsidP="00807EED">
                  <w:pPr>
                    <w:jc w:val="center"/>
                  </w:pPr>
                  <w:fldSimple w:instr=" PAGE    \* MERGEFORMAT ">
                    <w:r w:rsidRPr="00557567">
                      <w:rPr>
                        <w:noProof/>
                        <w:color w:val="8C8C8C"/>
                      </w:rPr>
                      <w:t>7</w:t>
                    </w:r>
                  </w:fldSimple>
                </w:p>
              </w:txbxContent>
            </v:textbox>
          </v:shape>
          <v:group id="Group 3" o:spid="_x0000_s2051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4" o:spid="_x0000_s2052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" strokecolor="#a5a5a5"/>
            <v:shape id="AutoShape 5" o:spid="_x0000_s2053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" adj="20904" strokecolor="#a5a5a5"/>
          </v:group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5" w:rsidRDefault="00BF04E5">
    <w:pPr>
      <w:pStyle w:val="Footer"/>
    </w:pPr>
    <w:r>
      <w:rPr>
        <w:noProof/>
        <w:lang w:eastAsia="sl-SI"/>
      </w:rPr>
      <w:pict>
        <v:group id="Skupina 4" o:spid="_x0000_s2054" style="position:absolute;margin-left:8.5pt;margin-top:802.8pt;width:593.95pt;height:15pt;z-index:251662336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5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<v:textbox inset="0,0,0,0">
              <w:txbxContent>
                <w:p w:rsidR="00BF04E5" w:rsidRDefault="00BF04E5" w:rsidP="008B2A91">
                  <w:pPr>
                    <w:jc w:val="center"/>
                  </w:pPr>
                  <w:fldSimple w:instr=" PAGE    \* MERGEFORMAT ">
                    <w:r w:rsidRPr="00557567">
                      <w:rPr>
                        <w:noProof/>
                        <w:color w:val="8C8C8C"/>
                      </w:rPr>
                      <w:t>1</w:t>
                    </w:r>
                  </w:fldSimple>
                </w:p>
              </w:txbxContent>
            </v:textbox>
          </v:shape>
          <v:group id="Group 3" o:spid="_x0000_s2056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4" o:spid="_x0000_s2057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" strokecolor="#a5a5a5"/>
            <v:shape id="AutoShape 5" o:spid="_x0000_s2058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" adj="20904" strokecolor="#a5a5a5"/>
          </v:group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4E5" w:rsidRDefault="00BF04E5" w:rsidP="00807EED">
      <w:r>
        <w:separator/>
      </w:r>
    </w:p>
  </w:footnote>
  <w:footnote w:type="continuationSeparator" w:id="0">
    <w:p w:rsidR="00BF04E5" w:rsidRDefault="00BF04E5" w:rsidP="00807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5" w:rsidRDefault="00BF04E5" w:rsidP="00C52886">
    <w:pPr>
      <w:tabs>
        <w:tab w:val="center" w:pos="4536"/>
        <w:tab w:val="right" w:pos="9072"/>
      </w:tabs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bp biro-Projektiranje, nadzor in svetovanje v elektrotehniki  BOJAN POTOČNIK s.p.</w:t>
    </w:r>
  </w:p>
  <w:p w:rsidR="00BF04E5" w:rsidRPr="00ED6699" w:rsidRDefault="00BF04E5" w:rsidP="00C204C7">
    <w:pPr>
      <w:tabs>
        <w:tab w:val="center" w:pos="4536"/>
        <w:tab w:val="right" w:pos="9072"/>
      </w:tabs>
      <w:rPr>
        <w:rFonts w:ascii="Monotype Corsiva" w:hAnsi="Monotype Corsiva"/>
        <w:color w:val="000000"/>
        <w:sz w:val="4"/>
        <w:szCs w:val="4"/>
        <w:lang w:eastAsia="sl-SI"/>
      </w:rPr>
    </w:pPr>
    <w:r w:rsidRPr="00ED6699">
      <w:rPr>
        <w:rFonts w:ascii="Monotype Corsiva" w:hAnsi="Monotype Corsiva"/>
        <w:color w:val="000000"/>
        <w:sz w:val="4"/>
        <w:szCs w:val="4"/>
        <w:lang w:eastAsia="sl-SI"/>
      </w:rPr>
      <w:t>__________________________________________________________________________________________</w:t>
    </w:r>
    <w:r>
      <w:rPr>
        <w:rFonts w:ascii="Monotype Corsiva" w:hAnsi="Monotype Corsiva"/>
        <w:color w:val="000000"/>
        <w:sz w:val="4"/>
        <w:szCs w:val="4"/>
        <w:lang w:eastAsia="sl-SI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  <w:p w:rsidR="00BF04E5" w:rsidRPr="00ED46BB" w:rsidRDefault="00BF04E5" w:rsidP="008A0664">
    <w:pPr>
      <w:tabs>
        <w:tab w:val="center" w:pos="4536"/>
        <w:tab w:val="right" w:pos="9072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Spodnje Jablane 7, 2326 Cirkovce </w:t>
    </w:r>
    <w:r w:rsidRPr="00ED46BB">
      <w:rPr>
        <w:rFonts w:ascii="Times New Roman" w:hAnsi="Times New Roman"/>
        <w:sz w:val="20"/>
        <w:szCs w:val="20"/>
      </w:rPr>
      <w:t xml:space="preserve"> </w:t>
    </w:r>
  </w:p>
  <w:p w:rsidR="00BF04E5" w:rsidRPr="008B2A91" w:rsidRDefault="00BF04E5" w:rsidP="00C52886">
    <w:pPr>
      <w:tabs>
        <w:tab w:val="center" w:pos="4536"/>
        <w:tab w:val="right" w:pos="9072"/>
      </w:tabs>
      <w:rPr>
        <w:sz w:val="4"/>
        <w:szCs w:val="4"/>
      </w:rPr>
    </w:pPr>
    <w:r w:rsidRPr="00033C2D">
      <w:rPr>
        <w:rFonts w:ascii="Times New Roman" w:hAnsi="Times New Roman"/>
      </w:rPr>
      <w:sym w:font="Wingdings 2" w:char="F028"/>
    </w:r>
    <w:r>
      <w:rPr>
        <w:rFonts w:ascii="Times New Roman" w:hAnsi="Times New Roman"/>
      </w:rPr>
      <w:t xml:space="preserve"> </w:t>
    </w:r>
    <w:r w:rsidRPr="00033C2D">
      <w:rPr>
        <w:rFonts w:ascii="Times New Roman" w:hAnsi="Times New Roman"/>
        <w:sz w:val="20"/>
        <w:szCs w:val="20"/>
      </w:rPr>
      <w:t>+386 (0)</w:t>
    </w:r>
    <w:r>
      <w:rPr>
        <w:rFonts w:ascii="Times New Roman" w:hAnsi="Times New Roman"/>
        <w:sz w:val="20"/>
        <w:szCs w:val="20"/>
      </w:rPr>
      <w:t xml:space="preserve"> 41 729 569, </w:t>
    </w:r>
    <w:r>
      <w:rPr>
        <w:rFonts w:ascii="Times New Roman" w:hAnsi="Times New Roman"/>
        <w:sz w:val="20"/>
        <w:szCs w:val="20"/>
      </w:rPr>
      <w:sym w:font="Wingdings" w:char="F02A"/>
    </w:r>
    <w:r>
      <w:rPr>
        <w:rFonts w:ascii="Times New Roman" w:hAnsi="Times New Roman"/>
        <w:sz w:val="20"/>
        <w:szCs w:val="20"/>
      </w:rPr>
      <w:t xml:space="preserve"> info@bpbiro.si</w:t>
    </w:r>
  </w:p>
  <w:p w:rsidR="00BF04E5" w:rsidRPr="00A33CA7" w:rsidRDefault="00BF04E5" w:rsidP="00807EED">
    <w:pPr>
      <w:rPr>
        <w:rFonts w:ascii="Times New Roman" w:hAnsi="Times New Roman"/>
        <w:color w:val="000000"/>
        <w:sz w:val="24"/>
        <w:szCs w:val="24"/>
        <w:lang w:eastAsia="sl-SI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5" w:rsidRPr="00ED46BB" w:rsidRDefault="00BF04E5" w:rsidP="006F417D">
    <w:pPr>
      <w:tabs>
        <w:tab w:val="center" w:pos="4536"/>
        <w:tab w:val="right" w:pos="9072"/>
      </w:tabs>
      <w:rPr>
        <w:rFonts w:ascii="Times New Roman" w:hAnsi="Times New Roman"/>
        <w:b/>
        <w:color w:val="00B050"/>
        <w:sz w:val="28"/>
        <w:szCs w:val="28"/>
      </w:rPr>
    </w:pPr>
    <w:r w:rsidRPr="00ED46BB">
      <w:rPr>
        <w:rFonts w:ascii="Times New Roman" w:hAnsi="Times New Roman"/>
        <w:b/>
        <w:color w:val="00B050"/>
        <w:sz w:val="28"/>
        <w:szCs w:val="28"/>
      </w:rPr>
      <w:t>bp biro</w:t>
    </w:r>
  </w:p>
  <w:p w:rsidR="00BF04E5" w:rsidRDefault="00BF04E5" w:rsidP="006F417D">
    <w:pPr>
      <w:tabs>
        <w:tab w:val="center" w:pos="4536"/>
        <w:tab w:val="right" w:pos="9072"/>
      </w:tabs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Projektiranje, nadzor in svetovanje v elektrotehniki  BOJAN POTOČNIK s.p.</w:t>
    </w:r>
  </w:p>
  <w:p w:rsidR="00BF04E5" w:rsidRPr="00ED46BB" w:rsidRDefault="00BF04E5" w:rsidP="006F417D">
    <w:pPr>
      <w:tabs>
        <w:tab w:val="center" w:pos="4536"/>
        <w:tab w:val="right" w:pos="9072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Spodnje Jablane 7, 2326 Cirkovce </w:t>
    </w:r>
    <w:r w:rsidRPr="00ED46BB">
      <w:rPr>
        <w:rFonts w:ascii="Times New Roman" w:hAnsi="Times New Roman"/>
        <w:sz w:val="20"/>
        <w:szCs w:val="20"/>
      </w:rPr>
      <w:t xml:space="preserve"> </w:t>
    </w:r>
  </w:p>
  <w:p w:rsidR="00BF04E5" w:rsidRPr="008B2A91" w:rsidRDefault="00BF04E5" w:rsidP="00F702F7">
    <w:pPr>
      <w:tabs>
        <w:tab w:val="center" w:pos="4536"/>
        <w:tab w:val="right" w:pos="9072"/>
      </w:tabs>
      <w:rPr>
        <w:sz w:val="4"/>
        <w:szCs w:val="4"/>
      </w:rPr>
    </w:pPr>
    <w:r w:rsidRPr="00033C2D">
      <w:rPr>
        <w:rFonts w:ascii="Times New Roman" w:hAnsi="Times New Roman"/>
      </w:rPr>
      <w:sym w:font="Wingdings 2" w:char="F028"/>
    </w:r>
    <w:r>
      <w:rPr>
        <w:rFonts w:ascii="Times New Roman" w:hAnsi="Times New Roman"/>
      </w:rPr>
      <w:t xml:space="preserve"> </w:t>
    </w:r>
    <w:r w:rsidRPr="00033C2D">
      <w:rPr>
        <w:rFonts w:ascii="Times New Roman" w:hAnsi="Times New Roman"/>
        <w:sz w:val="20"/>
        <w:szCs w:val="20"/>
      </w:rPr>
      <w:t>+386 (0)</w:t>
    </w:r>
    <w:r>
      <w:rPr>
        <w:rFonts w:ascii="Times New Roman" w:hAnsi="Times New Roman"/>
        <w:sz w:val="20"/>
        <w:szCs w:val="20"/>
      </w:rPr>
      <w:t xml:space="preserve"> 41 729 569, </w:t>
    </w:r>
    <w:r>
      <w:rPr>
        <w:rFonts w:ascii="Times New Roman" w:hAnsi="Times New Roman"/>
        <w:sz w:val="20"/>
        <w:szCs w:val="20"/>
      </w:rPr>
      <w:sym w:font="Wingdings" w:char="F02A"/>
    </w:r>
    <w:r>
      <w:rPr>
        <w:rFonts w:ascii="Times New Roman" w:hAnsi="Times New Roman"/>
        <w:sz w:val="20"/>
        <w:szCs w:val="20"/>
      </w:rPr>
      <w:t xml:space="preserve"> info@bpbiro.si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>
      <w:numFmt w:val="none"/>
      <w:pStyle w:val="Nasl2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pStyle w:val="Nasl3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09C1B3E"/>
    <w:multiLevelType w:val="hybridMultilevel"/>
    <w:tmpl w:val="4C582B12"/>
    <w:lvl w:ilvl="0" w:tplc="EDAA4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B408BF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0BBC6394"/>
    <w:multiLevelType w:val="hybridMultilevel"/>
    <w:tmpl w:val="57969F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0A07EFC"/>
    <w:multiLevelType w:val="hybridMultilevel"/>
    <w:tmpl w:val="B4386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A6838"/>
    <w:multiLevelType w:val="hybridMultilevel"/>
    <w:tmpl w:val="D41A8AF0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C39BA"/>
    <w:multiLevelType w:val="hybridMultilevel"/>
    <w:tmpl w:val="B178E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2335A"/>
    <w:multiLevelType w:val="hybridMultilevel"/>
    <w:tmpl w:val="109EFA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32C7CCB"/>
    <w:multiLevelType w:val="hybridMultilevel"/>
    <w:tmpl w:val="AC7A6B80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8DCC92"/>
    <w:multiLevelType w:val="singleLevel"/>
    <w:tmpl w:val="361C5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</w:abstractNum>
  <w:abstractNum w:abstractNumId="11">
    <w:nsid w:val="2B504B2E"/>
    <w:multiLevelType w:val="hybridMultilevel"/>
    <w:tmpl w:val="8BB298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23A9F"/>
    <w:multiLevelType w:val="singleLevel"/>
    <w:tmpl w:val="0F929D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0A90B38"/>
    <w:multiLevelType w:val="hybridMultilevel"/>
    <w:tmpl w:val="65BAFA74"/>
    <w:lvl w:ilvl="0" w:tplc="2E06E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D24BC3"/>
    <w:multiLevelType w:val="hybridMultilevel"/>
    <w:tmpl w:val="3E907886"/>
    <w:lvl w:ilvl="0" w:tplc="1FE61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35827DB6"/>
    <w:multiLevelType w:val="hybridMultilevel"/>
    <w:tmpl w:val="0EA05EC6"/>
    <w:lvl w:ilvl="0" w:tplc="8D0EE4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81BCD"/>
    <w:multiLevelType w:val="hybridMultilevel"/>
    <w:tmpl w:val="68F4C6EE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C5C66"/>
    <w:multiLevelType w:val="hybridMultilevel"/>
    <w:tmpl w:val="23B8A808"/>
    <w:lvl w:ilvl="0" w:tplc="4CFCCF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79227B"/>
    <w:multiLevelType w:val="hybridMultilevel"/>
    <w:tmpl w:val="F2AEBD6A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D90F20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B3C7079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4F77416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3441640"/>
    <w:multiLevelType w:val="hybridMultilevel"/>
    <w:tmpl w:val="AE64BE3A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9302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4C54F98"/>
    <w:multiLevelType w:val="multilevel"/>
    <w:tmpl w:val="9806B5CA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5586A55"/>
    <w:multiLevelType w:val="hybridMultilevel"/>
    <w:tmpl w:val="76226D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E0C36A3"/>
    <w:multiLevelType w:val="hybridMultilevel"/>
    <w:tmpl w:val="A058EB8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07C310C"/>
    <w:multiLevelType w:val="hybridMultilevel"/>
    <w:tmpl w:val="B04A7556"/>
    <w:lvl w:ilvl="0" w:tplc="809A371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8">
    <w:nsid w:val="61E677DC"/>
    <w:multiLevelType w:val="hybridMultilevel"/>
    <w:tmpl w:val="2C2E6C14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3446BA1"/>
    <w:multiLevelType w:val="hybridMultilevel"/>
    <w:tmpl w:val="459254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4B65F2C"/>
    <w:multiLevelType w:val="singleLevel"/>
    <w:tmpl w:val="0F929D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>
    <w:nsid w:val="69E11910"/>
    <w:multiLevelType w:val="hybridMultilevel"/>
    <w:tmpl w:val="4B74F3B2"/>
    <w:lvl w:ilvl="0" w:tplc="DB90DE6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2B24ED"/>
    <w:multiLevelType w:val="hybridMultilevel"/>
    <w:tmpl w:val="8DDE02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956E67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72975AA6"/>
    <w:multiLevelType w:val="singleLevel"/>
    <w:tmpl w:val="B5DADDB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5">
    <w:nsid w:val="72A87500"/>
    <w:multiLevelType w:val="multilevel"/>
    <w:tmpl w:val="B802CAD4"/>
    <w:lvl w:ilvl="0">
      <w:start w:val="1"/>
      <w:numFmt w:val="decimal"/>
      <w:lvlText w:val="%1."/>
      <w:lvlJc w:val="left"/>
      <w:pPr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9AA4EAC"/>
    <w:multiLevelType w:val="hybridMultilevel"/>
    <w:tmpl w:val="CCB6E99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31"/>
  </w:num>
  <w:num w:numId="7">
    <w:abstractNumId w:val="27"/>
  </w:num>
  <w:num w:numId="8">
    <w:abstractNumId w:val="36"/>
  </w:num>
  <w:num w:numId="9">
    <w:abstractNumId w:val="35"/>
  </w:num>
  <w:num w:numId="10">
    <w:abstractNumId w:val="2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9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23"/>
  </w:num>
  <w:num w:numId="16">
    <w:abstractNumId w:val="21"/>
  </w:num>
  <w:num w:numId="17">
    <w:abstractNumId w:val="12"/>
  </w:num>
  <w:num w:numId="18">
    <w:abstractNumId w:val="29"/>
  </w:num>
  <w:num w:numId="19">
    <w:abstractNumId w:val="4"/>
  </w:num>
  <w:num w:numId="20">
    <w:abstractNumId w:val="2"/>
  </w:num>
  <w:num w:numId="21">
    <w:abstractNumId w:val="25"/>
  </w:num>
  <w:num w:numId="22">
    <w:abstractNumId w:val="8"/>
  </w:num>
  <w:num w:numId="23">
    <w:abstractNumId w:val="17"/>
  </w:num>
  <w:num w:numId="24">
    <w:abstractNumId w:val="30"/>
  </w:num>
  <w:num w:numId="25">
    <w:abstractNumId w:val="34"/>
  </w:num>
  <w:num w:numId="26">
    <w:abstractNumId w:val="3"/>
  </w:num>
  <w:num w:numId="27">
    <w:abstractNumId w:val="20"/>
  </w:num>
  <w:num w:numId="28">
    <w:abstractNumId w:val="33"/>
  </w:num>
  <w:num w:numId="29">
    <w:abstractNumId w:val="15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1">
    <w:abstractNumId w:val="32"/>
  </w:num>
  <w:num w:numId="32">
    <w:abstractNumId w:val="11"/>
  </w:num>
  <w:num w:numId="33">
    <w:abstractNumId w:val="7"/>
  </w:num>
  <w:num w:numId="34">
    <w:abstractNumId w:val="26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6"/>
  </w:num>
  <w:num w:numId="37">
    <w:abstractNumId w:val="22"/>
  </w:num>
  <w:num w:numId="38">
    <w:abstractNumId w:val="18"/>
  </w:num>
  <w:num w:numId="39">
    <w:abstractNumId w:val="9"/>
  </w:num>
  <w:num w:numId="40">
    <w:abstractNumId w:val="6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EED"/>
    <w:rsid w:val="00010DBF"/>
    <w:rsid w:val="000135ED"/>
    <w:rsid w:val="00033C2D"/>
    <w:rsid w:val="00041082"/>
    <w:rsid w:val="00043F21"/>
    <w:rsid w:val="000561A4"/>
    <w:rsid w:val="00065BEB"/>
    <w:rsid w:val="0007355E"/>
    <w:rsid w:val="00073707"/>
    <w:rsid w:val="00094050"/>
    <w:rsid w:val="000D347B"/>
    <w:rsid w:val="000D6998"/>
    <w:rsid w:val="000E30D9"/>
    <w:rsid w:val="000F3DBD"/>
    <w:rsid w:val="00105617"/>
    <w:rsid w:val="00107139"/>
    <w:rsid w:val="001113FE"/>
    <w:rsid w:val="00133E5A"/>
    <w:rsid w:val="00135086"/>
    <w:rsid w:val="00146554"/>
    <w:rsid w:val="00162F12"/>
    <w:rsid w:val="00182032"/>
    <w:rsid w:val="001C006B"/>
    <w:rsid w:val="001C4EAA"/>
    <w:rsid w:val="001E1A5B"/>
    <w:rsid w:val="001F60FF"/>
    <w:rsid w:val="0021178D"/>
    <w:rsid w:val="00211BFE"/>
    <w:rsid w:val="00224291"/>
    <w:rsid w:val="00230544"/>
    <w:rsid w:val="00245646"/>
    <w:rsid w:val="002701AF"/>
    <w:rsid w:val="00286F8E"/>
    <w:rsid w:val="00296457"/>
    <w:rsid w:val="002A0F8F"/>
    <w:rsid w:val="002A5A99"/>
    <w:rsid w:val="002D4F41"/>
    <w:rsid w:val="002D685B"/>
    <w:rsid w:val="002E33A1"/>
    <w:rsid w:val="002E6088"/>
    <w:rsid w:val="002F40C8"/>
    <w:rsid w:val="00312137"/>
    <w:rsid w:val="00313D38"/>
    <w:rsid w:val="00322D85"/>
    <w:rsid w:val="003230EE"/>
    <w:rsid w:val="00325947"/>
    <w:rsid w:val="00332193"/>
    <w:rsid w:val="003356C3"/>
    <w:rsid w:val="00343041"/>
    <w:rsid w:val="00345F48"/>
    <w:rsid w:val="00356C19"/>
    <w:rsid w:val="00383994"/>
    <w:rsid w:val="00384CCF"/>
    <w:rsid w:val="003954BD"/>
    <w:rsid w:val="003A2410"/>
    <w:rsid w:val="003B7B72"/>
    <w:rsid w:val="003C0062"/>
    <w:rsid w:val="003E7AC7"/>
    <w:rsid w:val="003F246E"/>
    <w:rsid w:val="004006D3"/>
    <w:rsid w:val="0040101C"/>
    <w:rsid w:val="004070A7"/>
    <w:rsid w:val="00407723"/>
    <w:rsid w:val="004123EC"/>
    <w:rsid w:val="004204E0"/>
    <w:rsid w:val="00432D35"/>
    <w:rsid w:val="00433DCF"/>
    <w:rsid w:val="00450B2F"/>
    <w:rsid w:val="00451F2A"/>
    <w:rsid w:val="00452439"/>
    <w:rsid w:val="004531F0"/>
    <w:rsid w:val="00466213"/>
    <w:rsid w:val="00473A3E"/>
    <w:rsid w:val="00484C35"/>
    <w:rsid w:val="00486A6A"/>
    <w:rsid w:val="00495D01"/>
    <w:rsid w:val="004A2964"/>
    <w:rsid w:val="004B71B0"/>
    <w:rsid w:val="004C49C0"/>
    <w:rsid w:val="004C7D03"/>
    <w:rsid w:val="004E07A4"/>
    <w:rsid w:val="004E498E"/>
    <w:rsid w:val="00504BF9"/>
    <w:rsid w:val="00511E18"/>
    <w:rsid w:val="00512CFD"/>
    <w:rsid w:val="00522AC4"/>
    <w:rsid w:val="00526B9E"/>
    <w:rsid w:val="00542414"/>
    <w:rsid w:val="00553782"/>
    <w:rsid w:val="00557567"/>
    <w:rsid w:val="0056481D"/>
    <w:rsid w:val="00570EFC"/>
    <w:rsid w:val="005770ED"/>
    <w:rsid w:val="005956F3"/>
    <w:rsid w:val="005A1CE0"/>
    <w:rsid w:val="005B3760"/>
    <w:rsid w:val="005B79CC"/>
    <w:rsid w:val="005D3205"/>
    <w:rsid w:val="005E5313"/>
    <w:rsid w:val="005F6AD5"/>
    <w:rsid w:val="00606951"/>
    <w:rsid w:val="00606ECD"/>
    <w:rsid w:val="00610B39"/>
    <w:rsid w:val="00610C56"/>
    <w:rsid w:val="00614624"/>
    <w:rsid w:val="006375B0"/>
    <w:rsid w:val="00653BC5"/>
    <w:rsid w:val="00657ADB"/>
    <w:rsid w:val="00680AFF"/>
    <w:rsid w:val="006851D6"/>
    <w:rsid w:val="006878DF"/>
    <w:rsid w:val="00687D2F"/>
    <w:rsid w:val="006C3014"/>
    <w:rsid w:val="006D5F06"/>
    <w:rsid w:val="006E1E68"/>
    <w:rsid w:val="006F417D"/>
    <w:rsid w:val="007147F7"/>
    <w:rsid w:val="00722D70"/>
    <w:rsid w:val="00732E9A"/>
    <w:rsid w:val="007426DD"/>
    <w:rsid w:val="007514F0"/>
    <w:rsid w:val="0075285F"/>
    <w:rsid w:val="0076328E"/>
    <w:rsid w:val="007745D1"/>
    <w:rsid w:val="00775F93"/>
    <w:rsid w:val="007940CC"/>
    <w:rsid w:val="007A2402"/>
    <w:rsid w:val="007D4EAF"/>
    <w:rsid w:val="007E15FA"/>
    <w:rsid w:val="007E4B8F"/>
    <w:rsid w:val="008015B9"/>
    <w:rsid w:val="00806E24"/>
    <w:rsid w:val="00807B90"/>
    <w:rsid w:val="00807EED"/>
    <w:rsid w:val="008313E6"/>
    <w:rsid w:val="008526D1"/>
    <w:rsid w:val="00862BB4"/>
    <w:rsid w:val="00893E24"/>
    <w:rsid w:val="008A0664"/>
    <w:rsid w:val="008A1310"/>
    <w:rsid w:val="008A2361"/>
    <w:rsid w:val="008B02D1"/>
    <w:rsid w:val="008B2A91"/>
    <w:rsid w:val="008B78CB"/>
    <w:rsid w:val="008D7C94"/>
    <w:rsid w:val="008E3372"/>
    <w:rsid w:val="008F7400"/>
    <w:rsid w:val="00903763"/>
    <w:rsid w:val="00915DAE"/>
    <w:rsid w:val="00944F79"/>
    <w:rsid w:val="00950D44"/>
    <w:rsid w:val="009537D3"/>
    <w:rsid w:val="00960C9D"/>
    <w:rsid w:val="00961602"/>
    <w:rsid w:val="0099684E"/>
    <w:rsid w:val="009A60FD"/>
    <w:rsid w:val="009D4A00"/>
    <w:rsid w:val="009E082E"/>
    <w:rsid w:val="009E5524"/>
    <w:rsid w:val="009F7DA5"/>
    <w:rsid w:val="00A0335B"/>
    <w:rsid w:val="00A03CC6"/>
    <w:rsid w:val="00A04100"/>
    <w:rsid w:val="00A15525"/>
    <w:rsid w:val="00A15CBB"/>
    <w:rsid w:val="00A171F6"/>
    <w:rsid w:val="00A2202A"/>
    <w:rsid w:val="00A24B3E"/>
    <w:rsid w:val="00A24EC8"/>
    <w:rsid w:val="00A3061C"/>
    <w:rsid w:val="00A32E14"/>
    <w:rsid w:val="00A33CA7"/>
    <w:rsid w:val="00A4063A"/>
    <w:rsid w:val="00A549F2"/>
    <w:rsid w:val="00A56A0F"/>
    <w:rsid w:val="00A57F5A"/>
    <w:rsid w:val="00A60574"/>
    <w:rsid w:val="00A64111"/>
    <w:rsid w:val="00A64E54"/>
    <w:rsid w:val="00A73A8D"/>
    <w:rsid w:val="00A80F6B"/>
    <w:rsid w:val="00A908E2"/>
    <w:rsid w:val="00A9144A"/>
    <w:rsid w:val="00A92790"/>
    <w:rsid w:val="00A937C4"/>
    <w:rsid w:val="00AA22A6"/>
    <w:rsid w:val="00AB2664"/>
    <w:rsid w:val="00AC22D6"/>
    <w:rsid w:val="00AC332A"/>
    <w:rsid w:val="00AC40E1"/>
    <w:rsid w:val="00AC7C5B"/>
    <w:rsid w:val="00AD028A"/>
    <w:rsid w:val="00AD6482"/>
    <w:rsid w:val="00AE1FD3"/>
    <w:rsid w:val="00B12E32"/>
    <w:rsid w:val="00B34AF3"/>
    <w:rsid w:val="00B47B4C"/>
    <w:rsid w:val="00B5198B"/>
    <w:rsid w:val="00B61272"/>
    <w:rsid w:val="00B8530E"/>
    <w:rsid w:val="00B9390B"/>
    <w:rsid w:val="00BA34B7"/>
    <w:rsid w:val="00BB2034"/>
    <w:rsid w:val="00BB5139"/>
    <w:rsid w:val="00BC63B0"/>
    <w:rsid w:val="00BD255B"/>
    <w:rsid w:val="00BF04E5"/>
    <w:rsid w:val="00C03D7F"/>
    <w:rsid w:val="00C1556F"/>
    <w:rsid w:val="00C204C7"/>
    <w:rsid w:val="00C228EA"/>
    <w:rsid w:val="00C46A4F"/>
    <w:rsid w:val="00C52886"/>
    <w:rsid w:val="00C56ECB"/>
    <w:rsid w:val="00C57FC5"/>
    <w:rsid w:val="00C61C89"/>
    <w:rsid w:val="00CA2891"/>
    <w:rsid w:val="00CB0164"/>
    <w:rsid w:val="00CB3698"/>
    <w:rsid w:val="00CC2770"/>
    <w:rsid w:val="00CC5D18"/>
    <w:rsid w:val="00CD4D6A"/>
    <w:rsid w:val="00D03E84"/>
    <w:rsid w:val="00D33223"/>
    <w:rsid w:val="00D421FB"/>
    <w:rsid w:val="00D43CDA"/>
    <w:rsid w:val="00D44126"/>
    <w:rsid w:val="00D441B2"/>
    <w:rsid w:val="00D57262"/>
    <w:rsid w:val="00D63B87"/>
    <w:rsid w:val="00D87DE3"/>
    <w:rsid w:val="00D93827"/>
    <w:rsid w:val="00DB1B69"/>
    <w:rsid w:val="00DD6636"/>
    <w:rsid w:val="00E16D5C"/>
    <w:rsid w:val="00E56531"/>
    <w:rsid w:val="00E7423B"/>
    <w:rsid w:val="00EA3135"/>
    <w:rsid w:val="00EB1C25"/>
    <w:rsid w:val="00EB7A4E"/>
    <w:rsid w:val="00EC3D25"/>
    <w:rsid w:val="00ED46BB"/>
    <w:rsid w:val="00ED6699"/>
    <w:rsid w:val="00EE4A76"/>
    <w:rsid w:val="00F033D6"/>
    <w:rsid w:val="00F1563D"/>
    <w:rsid w:val="00F446A8"/>
    <w:rsid w:val="00F646E0"/>
    <w:rsid w:val="00F702F7"/>
    <w:rsid w:val="00F72825"/>
    <w:rsid w:val="00F92801"/>
    <w:rsid w:val="00FA0066"/>
    <w:rsid w:val="00FA1BCE"/>
    <w:rsid w:val="00FA385F"/>
    <w:rsid w:val="00FC2AC9"/>
    <w:rsid w:val="00FC704E"/>
    <w:rsid w:val="00FE2007"/>
    <w:rsid w:val="00FE2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0164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AC4"/>
    <w:pPr>
      <w:keepNext/>
      <w:suppressAutoHyphens/>
      <w:outlineLvl w:val="0"/>
    </w:pPr>
    <w:rPr>
      <w:rFonts w:ascii="Swis721 BlkCn BT" w:eastAsia="Times New Roman" w:hAnsi="Swis721 BlkCn BT" w:cs="Arial"/>
      <w:sz w:val="24"/>
      <w:szCs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AC4"/>
    <w:pPr>
      <w:keepNext/>
      <w:suppressAutoHyphens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2AC4"/>
    <w:pPr>
      <w:keepNext/>
      <w:suppressAutoHyphens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2AC4"/>
    <w:pPr>
      <w:keepNext/>
      <w:suppressAutoHyphens/>
      <w:spacing w:before="240" w:after="60"/>
      <w:outlineLvl w:val="3"/>
    </w:pPr>
    <w:rPr>
      <w:rFonts w:eastAsia="Times New Roman"/>
      <w:b/>
      <w:bCs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2AC4"/>
    <w:pPr>
      <w:suppressAutoHyphens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2AC4"/>
    <w:pPr>
      <w:suppressAutoHyphens/>
      <w:spacing w:before="240" w:after="60"/>
      <w:outlineLvl w:val="5"/>
    </w:pPr>
    <w:rPr>
      <w:rFonts w:eastAsia="Times New Roman"/>
      <w:b/>
      <w:bCs/>
      <w:lang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2AC4"/>
    <w:pPr>
      <w:suppressAutoHyphens/>
      <w:spacing w:before="240" w:after="60"/>
      <w:outlineLvl w:val="6"/>
    </w:pPr>
    <w:rPr>
      <w:rFonts w:eastAsia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2AC4"/>
    <w:rPr>
      <w:rFonts w:ascii="Swis721 BlkCn BT" w:hAnsi="Swis721 BlkCn BT" w:cs="Arial"/>
      <w:sz w:val="20"/>
      <w:szCs w:val="20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22AC4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22AC4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2AC4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22AC4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22AC4"/>
    <w:rPr>
      <w:rFonts w:ascii="Calibri" w:hAnsi="Calibri"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22AC4"/>
    <w:rPr>
      <w:rFonts w:ascii="Calibri" w:hAnsi="Calibri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807E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07EE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7E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7EED"/>
    <w:rPr>
      <w:rFonts w:cs="Times New Roman"/>
    </w:rPr>
  </w:style>
  <w:style w:type="character" w:customStyle="1" w:styleId="Absatz-Standardschriftart">
    <w:name w:val="Absatz-Standardschriftart"/>
    <w:uiPriority w:val="99"/>
    <w:rsid w:val="00522AC4"/>
  </w:style>
  <w:style w:type="character" w:customStyle="1" w:styleId="WW-Absatz-Standardschriftart">
    <w:name w:val="WW-Absatz-Standardschriftart"/>
    <w:uiPriority w:val="99"/>
    <w:rsid w:val="00522AC4"/>
  </w:style>
  <w:style w:type="character" w:customStyle="1" w:styleId="WW8Num1z0">
    <w:name w:val="WW8Num1z0"/>
    <w:uiPriority w:val="99"/>
    <w:rsid w:val="00522AC4"/>
    <w:rPr>
      <w:rFonts w:ascii="Symbol" w:hAnsi="Symbol"/>
    </w:rPr>
  </w:style>
  <w:style w:type="character" w:customStyle="1" w:styleId="WW8Num3z1">
    <w:name w:val="WW8Num3z1"/>
    <w:uiPriority w:val="99"/>
    <w:rsid w:val="00522AC4"/>
    <w:rPr>
      <w:sz w:val="20"/>
    </w:rPr>
  </w:style>
  <w:style w:type="character" w:customStyle="1" w:styleId="WW8Num5z0">
    <w:name w:val="WW8Num5z0"/>
    <w:uiPriority w:val="99"/>
    <w:rsid w:val="00522AC4"/>
    <w:rPr>
      <w:rFonts w:ascii="Times New Roman" w:hAnsi="Times New Roman"/>
    </w:rPr>
  </w:style>
  <w:style w:type="character" w:customStyle="1" w:styleId="WW8Num7z0">
    <w:name w:val="WW8Num7z0"/>
    <w:uiPriority w:val="99"/>
    <w:rsid w:val="00522AC4"/>
    <w:rPr>
      <w:rFonts w:ascii="Arial" w:hAnsi="Arial"/>
      <w:sz w:val="22"/>
    </w:rPr>
  </w:style>
  <w:style w:type="character" w:customStyle="1" w:styleId="WW8Num15z0">
    <w:name w:val="WW8Num15z0"/>
    <w:uiPriority w:val="99"/>
    <w:rsid w:val="00522AC4"/>
    <w:rPr>
      <w:rFonts w:ascii="Symbol" w:hAnsi="Symbol"/>
    </w:rPr>
  </w:style>
  <w:style w:type="character" w:customStyle="1" w:styleId="WW8Num17z0">
    <w:name w:val="WW8Num17z0"/>
    <w:uiPriority w:val="99"/>
    <w:rsid w:val="00522AC4"/>
    <w:rPr>
      <w:b/>
      <w:u w:val="single"/>
    </w:rPr>
  </w:style>
  <w:style w:type="character" w:customStyle="1" w:styleId="WW8Num18z1">
    <w:name w:val="WW8Num18z1"/>
    <w:uiPriority w:val="99"/>
    <w:rsid w:val="00522AC4"/>
    <w:rPr>
      <w:sz w:val="20"/>
    </w:rPr>
  </w:style>
  <w:style w:type="character" w:customStyle="1" w:styleId="WW8Num21z1">
    <w:name w:val="WW8Num21z1"/>
    <w:uiPriority w:val="99"/>
    <w:rsid w:val="00522AC4"/>
    <w:rPr>
      <w:sz w:val="20"/>
    </w:rPr>
  </w:style>
  <w:style w:type="character" w:customStyle="1" w:styleId="WW8Num39z1">
    <w:name w:val="WW8Num39z1"/>
    <w:uiPriority w:val="99"/>
    <w:rsid w:val="00522AC4"/>
    <w:rPr>
      <w:sz w:val="20"/>
    </w:rPr>
  </w:style>
  <w:style w:type="character" w:customStyle="1" w:styleId="WW8Num41z1">
    <w:name w:val="WW8Num41z1"/>
    <w:uiPriority w:val="99"/>
    <w:rsid w:val="00522AC4"/>
    <w:rPr>
      <w:sz w:val="20"/>
    </w:rPr>
  </w:style>
  <w:style w:type="character" w:customStyle="1" w:styleId="Privzetapisavaodstavka1">
    <w:name w:val="Privzeta pisava odstavka1"/>
    <w:uiPriority w:val="99"/>
    <w:rsid w:val="00522AC4"/>
  </w:style>
  <w:style w:type="character" w:styleId="PageNumber">
    <w:name w:val="page number"/>
    <w:basedOn w:val="Privzetapisavaodstavka1"/>
    <w:uiPriority w:val="99"/>
    <w:rsid w:val="00522AC4"/>
    <w:rPr>
      <w:rFonts w:cs="Times New Roman"/>
    </w:rPr>
  </w:style>
  <w:style w:type="character" w:customStyle="1" w:styleId="Char">
    <w:name w:val="Char"/>
    <w:uiPriority w:val="99"/>
    <w:rsid w:val="00522AC4"/>
    <w:rPr>
      <w:rFonts w:ascii="Arial" w:hAnsi="Arial"/>
      <w:kern w:val="1"/>
      <w:sz w:val="24"/>
    </w:rPr>
  </w:style>
  <w:style w:type="character" w:customStyle="1" w:styleId="WW-Char">
    <w:name w:val="WW- Char"/>
    <w:uiPriority w:val="99"/>
    <w:rsid w:val="00522AC4"/>
    <w:rPr>
      <w:rFonts w:ascii="Arial" w:hAnsi="Arial"/>
      <w:sz w:val="24"/>
      <w:lang w:val="sl-SI"/>
    </w:rPr>
  </w:style>
  <w:style w:type="character" w:customStyle="1" w:styleId="WW-Char1">
    <w:name w:val="WW- Char1"/>
    <w:uiPriority w:val="99"/>
    <w:rsid w:val="00522AC4"/>
    <w:rPr>
      <w:rFonts w:ascii="Cambria" w:hAnsi="Cambria"/>
      <w:b/>
      <w:i/>
      <w:sz w:val="28"/>
      <w:lang w:val="sl-SI"/>
    </w:rPr>
  </w:style>
  <w:style w:type="character" w:customStyle="1" w:styleId="WW-Char12">
    <w:name w:val="WW- Char12"/>
    <w:uiPriority w:val="99"/>
    <w:rsid w:val="00522AC4"/>
    <w:rPr>
      <w:rFonts w:ascii="Cambria" w:hAnsi="Cambria"/>
      <w:b/>
      <w:sz w:val="26"/>
      <w:lang w:val="sl-SI"/>
    </w:rPr>
  </w:style>
  <w:style w:type="character" w:customStyle="1" w:styleId="WW-Char123">
    <w:name w:val="WW- Char123"/>
    <w:uiPriority w:val="99"/>
    <w:rsid w:val="00522AC4"/>
    <w:rPr>
      <w:sz w:val="16"/>
    </w:rPr>
  </w:style>
  <w:style w:type="character" w:customStyle="1" w:styleId="WW-Char1234">
    <w:name w:val="WW- Char1234"/>
    <w:basedOn w:val="Privzetapisavaodstavka1"/>
    <w:uiPriority w:val="99"/>
    <w:rsid w:val="00522AC4"/>
    <w:rPr>
      <w:rFonts w:cs="Times New Roman"/>
    </w:rPr>
  </w:style>
  <w:style w:type="character" w:customStyle="1" w:styleId="CharChar">
    <w:name w:val="Char Char"/>
    <w:uiPriority w:val="99"/>
    <w:rsid w:val="00522AC4"/>
    <w:rPr>
      <w:rFonts w:ascii="Calibri" w:hAnsi="Calibri"/>
      <w:b/>
      <w:i/>
      <w:sz w:val="26"/>
    </w:rPr>
  </w:style>
  <w:style w:type="character" w:customStyle="1" w:styleId="WW-CharChar">
    <w:name w:val="WW- Char Char"/>
    <w:uiPriority w:val="99"/>
    <w:rsid w:val="00522AC4"/>
    <w:rPr>
      <w:sz w:val="24"/>
    </w:rPr>
  </w:style>
  <w:style w:type="paragraph" w:customStyle="1" w:styleId="Naslov1">
    <w:name w:val="Naslov1"/>
    <w:basedOn w:val="Normal"/>
    <w:next w:val="BodyText"/>
    <w:uiPriority w:val="99"/>
    <w:rsid w:val="00522AC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rsid w:val="00522AC4"/>
    <w:pPr>
      <w:suppressAutoHyphens/>
      <w:jc w:val="both"/>
    </w:pPr>
    <w:rPr>
      <w:rFonts w:ascii="Arial" w:eastAsia="Times New Roman" w:hAnsi="Arial"/>
      <w:kern w:val="1"/>
      <w:sz w:val="24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22AC4"/>
    <w:rPr>
      <w:rFonts w:ascii="Arial" w:hAnsi="Arial" w:cs="Times New Roman"/>
      <w:kern w:val="1"/>
      <w:sz w:val="20"/>
      <w:szCs w:val="20"/>
      <w:lang w:val="en-US" w:eastAsia="ar-SA" w:bidi="ar-SA"/>
    </w:rPr>
  </w:style>
  <w:style w:type="paragraph" w:styleId="List">
    <w:name w:val="List"/>
    <w:basedOn w:val="BodyText"/>
    <w:uiPriority w:val="99"/>
    <w:rsid w:val="00522AC4"/>
    <w:rPr>
      <w:rFonts w:cs="Tahoma"/>
    </w:rPr>
  </w:style>
  <w:style w:type="paragraph" w:customStyle="1" w:styleId="Napis1">
    <w:name w:val="Napis1"/>
    <w:basedOn w:val="Normal"/>
    <w:uiPriority w:val="99"/>
    <w:rsid w:val="00522AC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Kazalo">
    <w:name w:val="Kazalo"/>
    <w:basedOn w:val="Normal"/>
    <w:uiPriority w:val="99"/>
    <w:rsid w:val="00522AC4"/>
    <w:pPr>
      <w:suppressLineNumbers/>
      <w:suppressAutoHyphens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BodyText31">
    <w:name w:val="Body Text 31"/>
    <w:basedOn w:val="Normal"/>
    <w:uiPriority w:val="99"/>
    <w:rsid w:val="00522AC4"/>
    <w:pPr>
      <w:suppressAutoHyphens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Telobesedila21">
    <w:name w:val="Telo besedila 21"/>
    <w:basedOn w:val="Normal"/>
    <w:uiPriority w:val="99"/>
    <w:rsid w:val="00522AC4"/>
    <w:pPr>
      <w:suppressAutoHyphens/>
    </w:pPr>
    <w:rPr>
      <w:rFonts w:ascii="Arial" w:eastAsia="Times New Roman" w:hAnsi="Arial"/>
      <w:sz w:val="24"/>
      <w:szCs w:val="20"/>
      <w:lang w:eastAsia="ar-SA"/>
    </w:rPr>
  </w:style>
  <w:style w:type="paragraph" w:customStyle="1" w:styleId="Nasl2">
    <w:name w:val="Nasl2"/>
    <w:basedOn w:val="Heading2"/>
    <w:next w:val="Odstaveknav"/>
    <w:uiPriority w:val="99"/>
    <w:rsid w:val="00522AC4"/>
    <w:pPr>
      <w:numPr>
        <w:ilvl w:val="1"/>
        <w:numId w:val="4"/>
      </w:numPr>
      <w:spacing w:before="480" w:after="0"/>
      <w:ind w:left="578" w:hanging="578"/>
    </w:pPr>
    <w:rPr>
      <w:rFonts w:ascii="Arial Narrow" w:hAnsi="Arial Narrow"/>
      <w:bCs w:val="0"/>
      <w:i w:val="0"/>
      <w:iCs w:val="0"/>
      <w:kern w:val="1"/>
      <w:sz w:val="32"/>
      <w:szCs w:val="20"/>
    </w:rPr>
  </w:style>
  <w:style w:type="paragraph" w:customStyle="1" w:styleId="Odstaveknav">
    <w:name w:val="Odstavek nav"/>
    <w:basedOn w:val="BodyText"/>
    <w:uiPriority w:val="99"/>
    <w:rsid w:val="00522AC4"/>
    <w:pPr>
      <w:spacing w:before="240" w:line="240" w:lineRule="atLeast"/>
    </w:pPr>
    <w:rPr>
      <w:rFonts w:ascii="Arial Narrow" w:hAnsi="Arial Narrow"/>
      <w:lang w:val="sl-SI"/>
    </w:rPr>
  </w:style>
  <w:style w:type="paragraph" w:customStyle="1" w:styleId="Nasl3">
    <w:name w:val="Nasl3"/>
    <w:basedOn w:val="Heading3"/>
    <w:next w:val="Odstaveknav"/>
    <w:uiPriority w:val="99"/>
    <w:rsid w:val="00522AC4"/>
    <w:pPr>
      <w:numPr>
        <w:ilvl w:val="2"/>
        <w:numId w:val="4"/>
      </w:numPr>
      <w:spacing w:before="400" w:after="0"/>
    </w:pPr>
    <w:rPr>
      <w:rFonts w:ascii="Arial Narrow" w:hAnsi="Arial Narrow"/>
      <w:bCs w:val="0"/>
      <w:kern w:val="1"/>
      <w:sz w:val="28"/>
      <w:szCs w:val="20"/>
    </w:rPr>
  </w:style>
  <w:style w:type="paragraph" w:customStyle="1" w:styleId="Telobesedila31">
    <w:name w:val="Telo besedila 31"/>
    <w:basedOn w:val="Normal"/>
    <w:uiPriority w:val="99"/>
    <w:rsid w:val="00522AC4"/>
    <w:pPr>
      <w:suppressAutoHyphens/>
      <w:spacing w:after="120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uiPriority w:val="99"/>
    <w:rsid w:val="00522AC4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22A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Strong">
    <w:name w:val="Strong"/>
    <w:basedOn w:val="DefaultParagraphFont"/>
    <w:uiPriority w:val="99"/>
    <w:qFormat/>
    <w:rsid w:val="00522AC4"/>
    <w:rPr>
      <w:rFonts w:cs="Times New Roman"/>
      <w:b/>
    </w:rPr>
  </w:style>
  <w:style w:type="paragraph" w:customStyle="1" w:styleId="Style5">
    <w:name w:val="Style 5"/>
    <w:basedOn w:val="Normal"/>
    <w:uiPriority w:val="99"/>
    <w:rsid w:val="00522AC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Style7">
    <w:name w:val="Style 7"/>
    <w:basedOn w:val="Normal"/>
    <w:uiPriority w:val="99"/>
    <w:rsid w:val="00522AC4"/>
    <w:pPr>
      <w:widowControl w:val="0"/>
      <w:autoSpaceDE w:val="0"/>
      <w:autoSpaceDN w:val="0"/>
      <w:spacing w:after="180"/>
      <w:ind w:left="36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BodyTextIndent3">
    <w:name w:val="Body Text Indent 3"/>
    <w:basedOn w:val="Normal"/>
    <w:link w:val="BodyTextIndent3Char"/>
    <w:uiPriority w:val="99"/>
    <w:semiHidden/>
    <w:rsid w:val="00522AC4"/>
    <w:pPr>
      <w:suppressAutoHyphens/>
      <w:spacing w:after="120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22AC4"/>
    <w:rPr>
      <w:rFonts w:ascii="Times New Roman" w:hAnsi="Times New Roman" w:cs="Times New Roman"/>
      <w:sz w:val="16"/>
      <w:szCs w:val="16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522AC4"/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22AC4"/>
    <w:rPr>
      <w:rFonts w:ascii="Courier New" w:hAnsi="Courier New" w:cs="Times New Roman"/>
      <w:sz w:val="20"/>
      <w:szCs w:val="20"/>
      <w:lang/>
    </w:rPr>
  </w:style>
  <w:style w:type="paragraph" w:customStyle="1" w:styleId="Style8">
    <w:name w:val="Style 8"/>
    <w:basedOn w:val="Normal"/>
    <w:uiPriority w:val="99"/>
    <w:rsid w:val="00522AC4"/>
    <w:pPr>
      <w:widowControl w:val="0"/>
      <w:autoSpaceDE w:val="0"/>
      <w:autoSpaceDN w:val="0"/>
      <w:ind w:right="36"/>
      <w:jc w:val="right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leGrid">
    <w:name w:val="Table Grid"/>
    <w:basedOn w:val="TableNormal"/>
    <w:uiPriority w:val="99"/>
    <w:rsid w:val="00522A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22AC4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2AC4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99"/>
    <w:qFormat/>
    <w:rsid w:val="00522AC4"/>
    <w:pPr>
      <w:suppressAutoHyphens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M11">
    <w:name w:val="CM11"/>
    <w:basedOn w:val="Normal"/>
    <w:next w:val="Normal"/>
    <w:uiPriority w:val="99"/>
    <w:rsid w:val="00522A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CM9">
    <w:name w:val="CM9"/>
    <w:basedOn w:val="Normal"/>
    <w:next w:val="Normal"/>
    <w:uiPriority w:val="99"/>
    <w:rsid w:val="00522A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Privzetapisavaodstavka2">
    <w:name w:val="Privzeta pisava odstavka2"/>
    <w:uiPriority w:val="99"/>
    <w:rsid w:val="00522AC4"/>
  </w:style>
  <w:style w:type="paragraph" w:customStyle="1" w:styleId="Telobesedila22">
    <w:name w:val="Telo besedila 22"/>
    <w:basedOn w:val="Normal"/>
    <w:uiPriority w:val="99"/>
    <w:rsid w:val="00522AC4"/>
    <w:pPr>
      <w:suppressAutoHyphens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lobesedila32">
    <w:name w:val="Telo besedila 32"/>
    <w:basedOn w:val="Normal"/>
    <w:uiPriority w:val="99"/>
    <w:rsid w:val="00522AC4"/>
    <w:pPr>
      <w:suppressAutoHyphens/>
      <w:spacing w:after="120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BodyText2">
    <w:name w:val="Body Text 2"/>
    <w:basedOn w:val="Normal"/>
    <w:link w:val="BodyText2Char"/>
    <w:uiPriority w:val="99"/>
    <w:rsid w:val="00522AC4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22AC4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dress">
    <w:name w:val="adress"/>
    <w:basedOn w:val="Normal"/>
    <w:uiPriority w:val="99"/>
    <w:rsid w:val="00522AC4"/>
    <w:rPr>
      <w:rFonts w:ascii="Times New Roman" w:eastAsia="Times New Roman" w:hAnsi="Times New Roman"/>
      <w:sz w:val="29"/>
      <w:szCs w:val="29"/>
      <w:lang w:eastAsia="sl-SI"/>
    </w:rPr>
  </w:style>
  <w:style w:type="paragraph" w:styleId="CommentText">
    <w:name w:val="annotation text"/>
    <w:basedOn w:val="Normal"/>
    <w:link w:val="CommentTextChar1"/>
    <w:uiPriority w:val="99"/>
    <w:semiHidden/>
    <w:rsid w:val="00522AC4"/>
    <w:pPr>
      <w:jc w:val="both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3DD"/>
    <w:rPr>
      <w:sz w:val="20"/>
      <w:szCs w:val="20"/>
      <w:lang w:eastAsia="en-US"/>
    </w:rPr>
  </w:style>
  <w:style w:type="character" w:customStyle="1" w:styleId="PripombabesediloZnak">
    <w:name w:val="Pripomba – besedilo Znak"/>
    <w:basedOn w:val="DefaultParagraphFont"/>
    <w:uiPriority w:val="99"/>
    <w:semiHidden/>
    <w:rsid w:val="00522AC4"/>
    <w:rPr>
      <w:rFonts w:cs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522AC4"/>
    <w:rPr>
      <w:rFonts w:ascii="Times New Roman" w:hAnsi="Times New Roman"/>
      <w:sz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22AC4"/>
    <w:pPr>
      <w:suppressAutoHyphens/>
      <w:spacing w:after="120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2AC4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Slog1">
    <w:name w:val="Slog1"/>
    <w:basedOn w:val="Normal"/>
    <w:uiPriority w:val="99"/>
    <w:rsid w:val="00522AC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log">
    <w:name w:val="Slog"/>
    <w:uiPriority w:val="99"/>
    <w:rsid w:val="00522A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22AC4"/>
    <w:rPr>
      <w:rFonts w:cs="Times New Roman"/>
      <w:lang w:eastAsia="ar-SA" w:bidi="ar-SA"/>
    </w:rPr>
  </w:style>
  <w:style w:type="paragraph" w:styleId="EndnoteText">
    <w:name w:val="endnote text"/>
    <w:basedOn w:val="Normal"/>
    <w:link w:val="EndnoteTextChar"/>
    <w:uiPriority w:val="99"/>
    <w:semiHidden/>
    <w:rsid w:val="00522AC4"/>
    <w:pPr>
      <w:suppressAutoHyphens/>
    </w:pPr>
    <w:rPr>
      <w:lang w:eastAsia="ar-SA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4953DD"/>
    <w:rPr>
      <w:sz w:val="20"/>
      <w:szCs w:val="20"/>
      <w:lang w:eastAsia="en-US"/>
    </w:rPr>
  </w:style>
  <w:style w:type="character" w:customStyle="1" w:styleId="Konnaopomba-besediloZnak1">
    <w:name w:val="Končna opomba - besedilo Znak1"/>
    <w:basedOn w:val="DefaultParagraphFont"/>
    <w:uiPriority w:val="99"/>
    <w:semiHidden/>
    <w:rsid w:val="00522AC4"/>
    <w:rPr>
      <w:rFonts w:cs="Times New Roman"/>
      <w:sz w:val="20"/>
      <w:szCs w:val="20"/>
    </w:rPr>
  </w:style>
  <w:style w:type="paragraph" w:customStyle="1" w:styleId="1FD1972A8A3F4F729C831F79DE0F1646">
    <w:name w:val="1FD1972A8A3F4F729C831F79DE0F1646"/>
    <w:uiPriority w:val="99"/>
    <w:rsid w:val="00522AC4"/>
    <w:rPr>
      <w:rFonts w:eastAsia="Times New Roman"/>
    </w:rPr>
  </w:style>
  <w:style w:type="paragraph" w:customStyle="1" w:styleId="Style3">
    <w:name w:val="Style 3"/>
    <w:basedOn w:val="Normal"/>
    <w:uiPriority w:val="99"/>
    <w:rsid w:val="00522AC4"/>
    <w:pPr>
      <w:widowControl w:val="0"/>
      <w:suppressAutoHyphens/>
      <w:autoSpaceDE w:val="0"/>
      <w:ind w:left="396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lobesedila1">
    <w:name w:val="Telo besedila1"/>
    <w:uiPriority w:val="99"/>
    <w:rsid w:val="00522A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648" w:right="9216"/>
      <w:jc w:val="right"/>
    </w:pPr>
    <w:rPr>
      <w:rFonts w:ascii="Courier" w:eastAsia="Times New Roman" w:hAnsi="Courier"/>
      <w:color w:val="000000"/>
      <w:lang w:val="en-US" w:eastAsia="en-US"/>
    </w:rPr>
  </w:style>
  <w:style w:type="paragraph" w:customStyle="1" w:styleId="Default">
    <w:name w:val="Default"/>
    <w:uiPriority w:val="99"/>
    <w:rsid w:val="00522AC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687D2F"/>
    <w:rPr>
      <w:rFonts w:cs="Times New Roman"/>
      <w:color w:val="0000FF"/>
      <w:u w:val="single"/>
    </w:rPr>
  </w:style>
  <w:style w:type="paragraph" w:customStyle="1" w:styleId="Telobesedila36">
    <w:name w:val="Telo besedila 36"/>
    <w:basedOn w:val="Normal"/>
    <w:uiPriority w:val="99"/>
    <w:rsid w:val="007E15FA"/>
    <w:pPr>
      <w:suppressAutoHyphens/>
      <w:spacing w:after="120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navaden">
    <w:name w:val="navaden"/>
    <w:basedOn w:val="Normal"/>
    <w:link w:val="navadenZnak1"/>
    <w:uiPriority w:val="99"/>
    <w:rsid w:val="00862BB4"/>
    <w:pPr>
      <w:jc w:val="both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navadenZnak1">
    <w:name w:val="navaden Znak1"/>
    <w:link w:val="navaden"/>
    <w:uiPriority w:val="99"/>
    <w:locked/>
    <w:rsid w:val="00862BB4"/>
    <w:rPr>
      <w:rFonts w:ascii="Times New Roman" w:hAnsi="Times New Roman"/>
      <w:sz w:val="20"/>
      <w:lang w:eastAsia="sl-SI"/>
    </w:rPr>
  </w:style>
  <w:style w:type="paragraph" w:customStyle="1" w:styleId="Telobesedila2">
    <w:name w:val="Telo besedila2"/>
    <w:basedOn w:val="Normal"/>
    <w:uiPriority w:val="99"/>
    <w:rsid w:val="00862BB4"/>
    <w:pPr>
      <w:widowControl w:val="0"/>
    </w:pPr>
    <w:rPr>
      <w:rFonts w:ascii="Times New Roman" w:eastAsia="Times New Roman" w:hAnsi="Times New Roman"/>
      <w:sz w:val="20"/>
      <w:szCs w:val="20"/>
      <w:lang w:val="en-GB" w:eastAsia="en-GB"/>
    </w:rPr>
  </w:style>
  <w:style w:type="paragraph" w:styleId="TOC1">
    <w:name w:val="toc 1"/>
    <w:basedOn w:val="Normal"/>
    <w:next w:val="Normal"/>
    <w:autoRedefine/>
    <w:uiPriority w:val="99"/>
    <w:semiHidden/>
    <w:rsid w:val="00043F21"/>
    <w:pPr>
      <w:tabs>
        <w:tab w:val="right" w:leader="dot" w:pos="9345"/>
      </w:tabs>
      <w:spacing w:before="120" w:after="120"/>
    </w:pPr>
    <w:rPr>
      <w:rFonts w:ascii="Arial" w:eastAsia="Times New Roman" w:hAnsi="Arial"/>
      <w:caps/>
      <w:sz w:val="20"/>
      <w:szCs w:val="20"/>
      <w:lang w:eastAsia="sl-SI"/>
    </w:rPr>
  </w:style>
  <w:style w:type="paragraph" w:styleId="BodyText3">
    <w:name w:val="Body Text 3"/>
    <w:basedOn w:val="Normal"/>
    <w:link w:val="BodyText3Char"/>
    <w:uiPriority w:val="99"/>
    <w:rsid w:val="00AB266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B2664"/>
    <w:rPr>
      <w:rFonts w:cs="Times New Roman"/>
      <w:sz w:val="16"/>
      <w:szCs w:val="16"/>
    </w:rPr>
  </w:style>
  <w:style w:type="paragraph" w:customStyle="1" w:styleId="Telobesedila3">
    <w:name w:val="Telo besedila3"/>
    <w:basedOn w:val="Normal"/>
    <w:uiPriority w:val="99"/>
    <w:rsid w:val="00AB2664"/>
    <w:pPr>
      <w:widowControl w:val="0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rsid w:val="00313D38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13D3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font5">
    <w:name w:val="font5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font6">
    <w:name w:val="font6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sl-SI"/>
    </w:rPr>
  </w:style>
  <w:style w:type="paragraph" w:customStyle="1" w:styleId="font7">
    <w:name w:val="font7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font8">
    <w:name w:val="font8"/>
    <w:basedOn w:val="Normal"/>
    <w:uiPriority w:val="99"/>
    <w:rsid w:val="00313D38"/>
    <w:pPr>
      <w:spacing w:before="100" w:beforeAutospacing="1" w:after="100" w:afterAutospacing="1"/>
    </w:pPr>
    <w:rPr>
      <w:rFonts w:ascii="Symbol" w:eastAsia="Times New Roman" w:hAnsi="Symbol"/>
      <w:color w:val="000000"/>
      <w:lang w:eastAsia="sl-SI"/>
    </w:rPr>
  </w:style>
  <w:style w:type="paragraph" w:customStyle="1" w:styleId="xl66">
    <w:name w:val="xl66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67">
    <w:name w:val="xl67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68">
    <w:name w:val="xl68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lang w:eastAsia="sl-SI"/>
    </w:rPr>
  </w:style>
  <w:style w:type="paragraph" w:customStyle="1" w:styleId="xl69">
    <w:name w:val="xl69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70">
    <w:name w:val="xl70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71">
    <w:name w:val="xl71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72">
    <w:name w:val="xl72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73">
    <w:name w:val="xl73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lang w:eastAsia="sl-SI"/>
    </w:rPr>
  </w:style>
  <w:style w:type="paragraph" w:customStyle="1" w:styleId="xl74">
    <w:name w:val="xl74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FF0000"/>
      <w:sz w:val="24"/>
      <w:szCs w:val="24"/>
      <w:lang w:eastAsia="sl-SI"/>
    </w:rPr>
  </w:style>
  <w:style w:type="paragraph" w:customStyle="1" w:styleId="xl75">
    <w:name w:val="xl75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FF0000"/>
      <w:lang w:eastAsia="sl-SI"/>
    </w:rPr>
  </w:style>
  <w:style w:type="paragraph" w:customStyle="1" w:styleId="xl76">
    <w:name w:val="xl76"/>
    <w:basedOn w:val="Normal"/>
    <w:uiPriority w:val="99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77">
    <w:name w:val="xl77"/>
    <w:basedOn w:val="Normal"/>
    <w:uiPriority w:val="99"/>
    <w:rsid w:val="00313D38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78">
    <w:name w:val="xl78"/>
    <w:basedOn w:val="Normal"/>
    <w:uiPriority w:val="99"/>
    <w:rsid w:val="00313D38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79">
    <w:name w:val="xl79"/>
    <w:basedOn w:val="Normal"/>
    <w:uiPriority w:val="99"/>
    <w:rsid w:val="00313D38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80">
    <w:name w:val="xl80"/>
    <w:basedOn w:val="Normal"/>
    <w:uiPriority w:val="99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81">
    <w:name w:val="xl81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FF0000"/>
      <w:sz w:val="24"/>
      <w:szCs w:val="24"/>
      <w:lang w:eastAsia="sl-SI"/>
    </w:rPr>
  </w:style>
  <w:style w:type="paragraph" w:customStyle="1" w:styleId="xl82">
    <w:name w:val="xl82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8"/>
      <w:szCs w:val="28"/>
      <w:lang w:eastAsia="sl-SI"/>
    </w:rPr>
  </w:style>
  <w:style w:type="paragraph" w:customStyle="1" w:styleId="xl83">
    <w:name w:val="xl83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8"/>
      <w:szCs w:val="28"/>
      <w:lang w:eastAsia="sl-SI"/>
    </w:rPr>
  </w:style>
  <w:style w:type="paragraph" w:customStyle="1" w:styleId="xl84">
    <w:name w:val="xl84"/>
    <w:basedOn w:val="Normal"/>
    <w:uiPriority w:val="99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8"/>
      <w:szCs w:val="28"/>
      <w:lang w:eastAsia="sl-SI"/>
    </w:rPr>
  </w:style>
  <w:style w:type="paragraph" w:customStyle="1" w:styleId="xl85">
    <w:name w:val="xl85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86">
    <w:name w:val="xl86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FF0000"/>
      <w:lang w:eastAsia="sl-SI"/>
    </w:rPr>
  </w:style>
  <w:style w:type="paragraph" w:customStyle="1" w:styleId="xl87">
    <w:name w:val="xl87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FF0000"/>
      <w:lang w:eastAsia="sl-SI"/>
    </w:rPr>
  </w:style>
  <w:style w:type="paragraph" w:customStyle="1" w:styleId="xl88">
    <w:name w:val="xl88"/>
    <w:basedOn w:val="Normal"/>
    <w:uiPriority w:val="99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8"/>
      <w:szCs w:val="28"/>
      <w:lang w:eastAsia="sl-SI"/>
    </w:rPr>
  </w:style>
  <w:style w:type="paragraph" w:customStyle="1" w:styleId="xl89">
    <w:name w:val="xl89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36"/>
      <w:szCs w:val="36"/>
      <w:lang w:eastAsia="sl-SI"/>
    </w:rPr>
  </w:style>
  <w:style w:type="paragraph" w:customStyle="1" w:styleId="xl90">
    <w:name w:val="xl90"/>
    <w:basedOn w:val="Normal"/>
    <w:uiPriority w:val="99"/>
    <w:rsid w:val="00313D38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91">
    <w:name w:val="xl91"/>
    <w:basedOn w:val="Normal"/>
    <w:uiPriority w:val="99"/>
    <w:rsid w:val="00313D38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92">
    <w:name w:val="xl92"/>
    <w:basedOn w:val="Normal"/>
    <w:uiPriority w:val="99"/>
    <w:rsid w:val="00313D38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93">
    <w:name w:val="xl93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94">
    <w:name w:val="xl94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paragraph" w:customStyle="1" w:styleId="xl95">
    <w:name w:val="xl95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96">
    <w:name w:val="xl96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sl-SI"/>
    </w:rPr>
  </w:style>
  <w:style w:type="paragraph" w:customStyle="1" w:styleId="xl97">
    <w:name w:val="xl97"/>
    <w:basedOn w:val="Normal"/>
    <w:uiPriority w:val="99"/>
    <w:rsid w:val="00313D38"/>
    <w:pPr>
      <w:pBdr>
        <w:bottom w:val="single" w:sz="12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98">
    <w:name w:val="xl98"/>
    <w:basedOn w:val="Normal"/>
    <w:uiPriority w:val="99"/>
    <w:rsid w:val="00313D38"/>
    <w:pPr>
      <w:pBdr>
        <w:bottom w:val="single" w:sz="12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99">
    <w:name w:val="xl99"/>
    <w:basedOn w:val="Normal"/>
    <w:uiPriority w:val="99"/>
    <w:rsid w:val="00313D38"/>
    <w:pPr>
      <w:pBdr>
        <w:bottom w:val="single" w:sz="12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00">
    <w:name w:val="xl100"/>
    <w:basedOn w:val="Normal"/>
    <w:uiPriority w:val="99"/>
    <w:rsid w:val="00313D38"/>
    <w:pPr>
      <w:pBdr>
        <w:bottom w:val="single" w:sz="12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01">
    <w:name w:val="xl101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8"/>
      <w:szCs w:val="28"/>
      <w:lang w:eastAsia="sl-SI"/>
    </w:rPr>
  </w:style>
  <w:style w:type="paragraph" w:customStyle="1" w:styleId="xl102">
    <w:name w:val="xl102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8"/>
      <w:szCs w:val="28"/>
      <w:lang w:eastAsia="sl-SI"/>
    </w:rPr>
  </w:style>
  <w:style w:type="paragraph" w:customStyle="1" w:styleId="xl103">
    <w:name w:val="xl103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lang w:eastAsia="sl-SI"/>
    </w:rPr>
  </w:style>
  <w:style w:type="paragraph" w:customStyle="1" w:styleId="xl104">
    <w:name w:val="xl104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lang w:eastAsia="sl-SI"/>
    </w:rPr>
  </w:style>
  <w:style w:type="paragraph" w:customStyle="1" w:styleId="xl105">
    <w:name w:val="xl105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sl-SI"/>
    </w:rPr>
  </w:style>
  <w:style w:type="paragraph" w:customStyle="1" w:styleId="xl106">
    <w:name w:val="xl106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sl-SI"/>
    </w:rPr>
  </w:style>
  <w:style w:type="paragraph" w:customStyle="1" w:styleId="xl107">
    <w:name w:val="xl107"/>
    <w:basedOn w:val="Normal"/>
    <w:uiPriority w:val="99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08">
    <w:name w:val="xl108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09">
    <w:name w:val="xl109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10">
    <w:name w:val="xl110"/>
    <w:basedOn w:val="Normal"/>
    <w:uiPriority w:val="99"/>
    <w:rsid w:val="00313D38"/>
    <w:pPr>
      <w:spacing w:before="100" w:beforeAutospacing="1" w:after="100" w:afterAutospacing="1"/>
      <w:jc w:val="right"/>
    </w:pPr>
    <w:rPr>
      <w:rFonts w:ascii="Arial" w:eastAsia="Times New Roman" w:hAnsi="Arial" w:cs="Arial"/>
      <w:lang w:eastAsia="sl-SI"/>
    </w:rPr>
  </w:style>
  <w:style w:type="paragraph" w:customStyle="1" w:styleId="xl111">
    <w:name w:val="xl111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2">
    <w:name w:val="xl112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13">
    <w:name w:val="xl113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4">
    <w:name w:val="xl114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FF0000"/>
      <w:lang w:eastAsia="sl-SI"/>
    </w:rPr>
  </w:style>
  <w:style w:type="paragraph" w:customStyle="1" w:styleId="xl115">
    <w:name w:val="xl115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lang w:eastAsia="sl-SI"/>
    </w:rPr>
  </w:style>
  <w:style w:type="paragraph" w:customStyle="1" w:styleId="xl116">
    <w:name w:val="xl116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17">
    <w:name w:val="xl117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8">
    <w:name w:val="xl118"/>
    <w:basedOn w:val="Normal"/>
    <w:uiPriority w:val="99"/>
    <w:rsid w:val="00313D38"/>
    <w:pP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9">
    <w:name w:val="xl119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20">
    <w:name w:val="xl120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21">
    <w:name w:val="xl121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122">
    <w:name w:val="xl122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23">
    <w:name w:val="xl123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24">
    <w:name w:val="xl124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25">
    <w:name w:val="xl125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26">
    <w:name w:val="xl126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27">
    <w:name w:val="xl127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28">
    <w:name w:val="xl128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xl129">
    <w:name w:val="xl129"/>
    <w:basedOn w:val="Normal"/>
    <w:uiPriority w:val="99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0">
    <w:name w:val="xl130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1">
    <w:name w:val="xl131"/>
    <w:basedOn w:val="Normal"/>
    <w:uiPriority w:val="99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2">
    <w:name w:val="xl132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3">
    <w:name w:val="xl133"/>
    <w:basedOn w:val="Normal"/>
    <w:uiPriority w:val="99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4">
    <w:name w:val="xl134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5">
    <w:name w:val="xl135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6">
    <w:name w:val="xl136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7">
    <w:name w:val="xl137"/>
    <w:basedOn w:val="Normal"/>
    <w:uiPriority w:val="99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8">
    <w:name w:val="xl138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xl139">
    <w:name w:val="xl139"/>
    <w:basedOn w:val="Normal"/>
    <w:uiPriority w:val="99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xl140">
    <w:name w:val="xl140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lang w:eastAsia="sl-SI"/>
    </w:rPr>
  </w:style>
  <w:style w:type="paragraph" w:customStyle="1" w:styleId="xl141">
    <w:name w:val="xl141"/>
    <w:basedOn w:val="Normal"/>
    <w:uiPriority w:val="99"/>
    <w:rsid w:val="00313D38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sl-SI"/>
    </w:rPr>
  </w:style>
  <w:style w:type="paragraph" w:customStyle="1" w:styleId="xl142">
    <w:name w:val="xl142"/>
    <w:basedOn w:val="Normal"/>
    <w:uiPriority w:val="99"/>
    <w:rsid w:val="00313D38"/>
    <w:pP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3">
    <w:name w:val="xl143"/>
    <w:basedOn w:val="Normal"/>
    <w:uiPriority w:val="99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4">
    <w:name w:val="xl144"/>
    <w:basedOn w:val="Normal"/>
    <w:uiPriority w:val="99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45">
    <w:name w:val="xl145"/>
    <w:basedOn w:val="Normal"/>
    <w:uiPriority w:val="99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6">
    <w:name w:val="xl146"/>
    <w:basedOn w:val="Normal"/>
    <w:uiPriority w:val="99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7">
    <w:name w:val="xl147"/>
    <w:basedOn w:val="Normal"/>
    <w:uiPriority w:val="99"/>
    <w:rsid w:val="00313D38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sl-SI"/>
    </w:rPr>
  </w:style>
  <w:style w:type="paragraph" w:customStyle="1" w:styleId="xl148">
    <w:name w:val="xl148"/>
    <w:basedOn w:val="Normal"/>
    <w:uiPriority w:val="99"/>
    <w:rsid w:val="00313D38"/>
    <w:pPr>
      <w:pBdr>
        <w:bottom w:val="single" w:sz="12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9">
    <w:name w:val="xl149"/>
    <w:basedOn w:val="Normal"/>
    <w:uiPriority w:val="99"/>
    <w:rsid w:val="00313D38"/>
    <w:pPr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50">
    <w:name w:val="xl150"/>
    <w:basedOn w:val="Normal"/>
    <w:uiPriority w:val="99"/>
    <w:rsid w:val="00313D38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8"/>
      <w:szCs w:val="28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4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892</Words>
  <Characters>5090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1C</dc:title>
  <dc:subject/>
  <dc:creator>Misel Gubensek</dc:creator>
  <cp:keywords/>
  <dc:description/>
  <cp:lastModifiedBy>Projektivni biro 91 d.o.o.</cp:lastModifiedBy>
  <cp:revision>2</cp:revision>
  <cp:lastPrinted>2025-10-10T09:18:00Z</cp:lastPrinted>
  <dcterms:created xsi:type="dcterms:W3CDTF">2025-10-10T09:19:00Z</dcterms:created>
  <dcterms:modified xsi:type="dcterms:W3CDTF">2025-10-10T09:19:00Z</dcterms:modified>
</cp:coreProperties>
</file>